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66E0AE53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9019EA">
        <w:rPr>
          <w:rFonts w:hint="eastAsia"/>
          <w:sz w:val="24"/>
          <w:szCs w:val="24"/>
          <w:lang w:eastAsia="zh-CN"/>
        </w:rPr>
        <w:t xml:space="preserve">-CT </w:t>
      </w:r>
      <w:r w:rsidRPr="006C2E80">
        <w:rPr>
          <w:sz w:val="24"/>
          <w:szCs w:val="24"/>
        </w:rPr>
        <w:t>WG</w:t>
      </w:r>
      <w:r w:rsidR="004D78EB">
        <w:rPr>
          <w:rFonts w:hint="eastAsia"/>
          <w:sz w:val="24"/>
          <w:szCs w:val="24"/>
          <w:lang w:eastAsia="zh-CN"/>
        </w:rPr>
        <w:t>1</w:t>
      </w:r>
      <w:r w:rsidRPr="006C2E80">
        <w:rPr>
          <w:sz w:val="24"/>
          <w:szCs w:val="24"/>
        </w:rPr>
        <w:t xml:space="preserve"> Meeting #</w:t>
      </w:r>
      <w:r w:rsidR="009019EA">
        <w:rPr>
          <w:rFonts w:hint="eastAsia"/>
          <w:sz w:val="24"/>
          <w:szCs w:val="24"/>
          <w:lang w:eastAsia="zh-CN"/>
        </w:rPr>
        <w:t>1</w:t>
      </w:r>
      <w:r w:rsidR="004D78EB">
        <w:rPr>
          <w:rFonts w:hint="eastAsia"/>
          <w:sz w:val="24"/>
          <w:szCs w:val="24"/>
          <w:lang w:eastAsia="zh-CN"/>
        </w:rPr>
        <w:t>39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9019EA" w:rsidRPr="004D78EB">
        <w:rPr>
          <w:rFonts w:hint="eastAsia"/>
          <w:sz w:val="24"/>
          <w:szCs w:val="24"/>
          <w:lang w:eastAsia="zh-CN"/>
        </w:rPr>
        <w:t>C</w:t>
      </w:r>
      <w:r w:rsidR="004D78EB" w:rsidRPr="004D78EB">
        <w:rPr>
          <w:rFonts w:hint="eastAsia"/>
          <w:sz w:val="24"/>
          <w:szCs w:val="24"/>
          <w:lang w:eastAsia="zh-CN"/>
        </w:rPr>
        <w:t>1</w:t>
      </w:r>
      <w:r w:rsidRPr="004D78EB">
        <w:rPr>
          <w:sz w:val="24"/>
          <w:szCs w:val="24"/>
        </w:rPr>
        <w:t>-</w:t>
      </w:r>
      <w:r w:rsidR="00FA3B87" w:rsidRPr="004D78EB">
        <w:rPr>
          <w:sz w:val="24"/>
          <w:szCs w:val="24"/>
        </w:rPr>
        <w:t>22</w:t>
      </w:r>
      <w:r w:rsidR="00FA3B87">
        <w:rPr>
          <w:rFonts w:hint="eastAsia"/>
          <w:sz w:val="24"/>
          <w:szCs w:val="24"/>
          <w:lang w:eastAsia="zh-CN"/>
        </w:rPr>
        <w:t>7124</w:t>
      </w:r>
    </w:p>
    <w:p w14:paraId="55CF78DE" w14:textId="58DAC851" w:rsidR="006A45BA" w:rsidRPr="00FA3B87" w:rsidRDefault="00B76263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i/>
          <w:sz w:val="22"/>
          <w:szCs w:val="22"/>
        </w:rPr>
      </w:pPr>
      <w:r>
        <w:rPr>
          <w:rFonts w:hint="eastAsia"/>
          <w:sz w:val="24"/>
          <w:szCs w:val="24"/>
          <w:lang w:eastAsia="zh-CN"/>
        </w:rPr>
        <w:t>Toulouse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rFonts w:hint="eastAsia"/>
          <w:sz w:val="24"/>
          <w:szCs w:val="24"/>
          <w:lang w:eastAsia="zh-CN"/>
        </w:rPr>
        <w:t>France</w:t>
      </w:r>
      <w:r w:rsidR="0033027D" w:rsidRPr="006C2E80">
        <w:rPr>
          <w:sz w:val="24"/>
          <w:szCs w:val="24"/>
        </w:rPr>
        <w:t xml:space="preserve">, </w:t>
      </w:r>
      <w:r w:rsidR="007141D0">
        <w:rPr>
          <w:sz w:val="24"/>
        </w:rPr>
        <w:t>1</w:t>
      </w:r>
      <w:r>
        <w:rPr>
          <w:rFonts w:hint="eastAsia"/>
          <w:sz w:val="24"/>
          <w:lang w:eastAsia="zh-CN"/>
        </w:rPr>
        <w:t>4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18</w:t>
      </w:r>
      <w:r w:rsidR="007141D0">
        <w:rPr>
          <w:sz w:val="24"/>
          <w:vertAlign w:val="superscript"/>
        </w:rPr>
        <w:t>th</w:t>
      </w:r>
      <w:r w:rsidR="007141D0"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November</w:t>
      </w:r>
      <w:r w:rsidR="007141D0">
        <w:rPr>
          <w:sz w:val="24"/>
        </w:rPr>
        <w:t xml:space="preserve"> 2022</w:t>
      </w:r>
      <w:r w:rsidR="0033027D" w:rsidRPr="006C2E80">
        <w:rPr>
          <w:sz w:val="20"/>
        </w:rPr>
        <w:tab/>
      </w:r>
      <w:r w:rsidR="00FA3B87">
        <w:rPr>
          <w:i/>
          <w:sz w:val="22"/>
          <w:szCs w:val="22"/>
        </w:rPr>
        <w:t xml:space="preserve">Revision of </w:t>
      </w:r>
      <w:r w:rsidR="00FA3B87" w:rsidRPr="00BE55E4">
        <w:rPr>
          <w:i/>
          <w:sz w:val="22"/>
          <w:szCs w:val="22"/>
        </w:rPr>
        <w:t>C</w:t>
      </w:r>
      <w:r w:rsidR="00FA3B87">
        <w:rPr>
          <w:rFonts w:hint="eastAsia"/>
          <w:i/>
          <w:sz w:val="22"/>
          <w:szCs w:val="22"/>
        </w:rPr>
        <w:t>1</w:t>
      </w:r>
      <w:r w:rsidR="00FA3B87" w:rsidRPr="00BE55E4">
        <w:rPr>
          <w:i/>
          <w:sz w:val="22"/>
          <w:szCs w:val="22"/>
        </w:rPr>
        <w:t>-</w:t>
      </w:r>
      <w:r w:rsidR="00FA3B87" w:rsidRPr="00FA3B87">
        <w:rPr>
          <w:i/>
          <w:sz w:val="22"/>
          <w:szCs w:val="22"/>
        </w:rPr>
        <w:t>22</w:t>
      </w:r>
      <w:r w:rsidR="00FA3B87" w:rsidRPr="00FA3B87">
        <w:rPr>
          <w:rFonts w:hint="eastAsia"/>
          <w:i/>
          <w:sz w:val="22"/>
          <w:szCs w:val="22"/>
        </w:rPr>
        <w:t>6486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6F8CE6B2" w:rsidR="00AE25BF" w:rsidRPr="00B7626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76263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77734250" w14:textId="11364627" w:rsidR="006C2E80" w:rsidRPr="001063A4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B7626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D2277" w:rsidRPr="006A67F3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nhancement to the 5GC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ation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 xml:space="preserve">ervices - </w:t>
      </w:r>
      <w:r w:rsidR="002741A9" w:rsidRPr="00E319DB">
        <w:rPr>
          <w:rFonts w:ascii="Arial" w:eastAsia="Batang" w:hAnsi="Arial" w:cs="Arial"/>
          <w:b/>
          <w:sz w:val="24"/>
          <w:szCs w:val="24"/>
          <w:lang w:eastAsia="zh-CN"/>
        </w:rPr>
        <w:t>p</w:t>
      </w:r>
      <w:r w:rsidR="007C1F3E" w:rsidRPr="00E319DB">
        <w:rPr>
          <w:rFonts w:ascii="Arial" w:eastAsia="Batang" w:hAnsi="Arial" w:cs="Arial"/>
          <w:b/>
          <w:sz w:val="24"/>
          <w:szCs w:val="24"/>
          <w:lang w:eastAsia="zh-CN"/>
        </w:rPr>
        <w:t>hase 3</w:t>
      </w:r>
    </w:p>
    <w:p w14:paraId="0EC80F8D" w14:textId="49042879" w:rsidR="004D78EB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color w:val="auto"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41FC7" w:rsidRPr="0038033C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Approval</w:t>
      </w:r>
    </w:p>
    <w:p w14:paraId="195E59E6" w14:textId="2C095629" w:rsidR="00AE25BF" w:rsidRPr="0071062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1062A">
        <w:rPr>
          <w:rFonts w:ascii="Arial" w:hAnsi="Arial" w:hint="eastAsia"/>
          <w:b/>
          <w:color w:val="auto"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3742658" w14:textId="2922C6B1" w:rsidR="00862DD8" w:rsidRDefault="00862DD8" w:rsidP="00862DD8">
      <w:pPr>
        <w:pStyle w:val="8"/>
      </w:pPr>
      <w:r>
        <w:t>Title:</w:t>
      </w:r>
      <w:r>
        <w:tab/>
        <w:t>CT aspects of enhancement to the 5GC location services - phase 3</w:t>
      </w:r>
      <w:r w:rsidRPr="006C2E80">
        <w:tab/>
      </w:r>
    </w:p>
    <w:p w14:paraId="59EFE598" w14:textId="42B2306E" w:rsidR="00862DD8" w:rsidRDefault="00862DD8" w:rsidP="00862DD8">
      <w:pPr>
        <w:pStyle w:val="Guidance"/>
      </w:pPr>
    </w:p>
    <w:p w14:paraId="6347DA13" w14:textId="42287883" w:rsidR="00862DD8" w:rsidRDefault="00862DD8" w:rsidP="00862DD8">
      <w:pPr>
        <w:pStyle w:val="8"/>
      </w:pPr>
      <w:r>
        <w:t>Acronym:</w:t>
      </w:r>
      <w:r>
        <w:tab/>
      </w:r>
      <w:r w:rsidRPr="000C6B12">
        <w:t>5G_eLCS_Ph3</w:t>
      </w:r>
    </w:p>
    <w:p w14:paraId="5685ED48" w14:textId="46460239" w:rsidR="00862DD8" w:rsidRDefault="00862DD8" w:rsidP="00862DD8">
      <w:pPr>
        <w:pStyle w:val="Guidance"/>
      </w:pPr>
    </w:p>
    <w:p w14:paraId="6AECCFF3" w14:textId="520BF45A" w:rsidR="00862DD8" w:rsidRDefault="00862DD8" w:rsidP="00862DD8">
      <w:pPr>
        <w:pStyle w:val="8"/>
      </w:pPr>
      <w:r>
        <w:t>Unique identifier:</w:t>
      </w:r>
      <w:r>
        <w:tab/>
      </w:r>
      <w:r w:rsidRPr="008F080B">
        <w:rPr>
          <w:highlight w:val="yellow"/>
        </w:rPr>
        <w:t>to be assigned</w:t>
      </w:r>
    </w:p>
    <w:p w14:paraId="19F29397" w14:textId="2FAA0926" w:rsidR="00862DD8" w:rsidRDefault="00862DD8" w:rsidP="00862DD8">
      <w:pPr>
        <w:pStyle w:val="Guidance"/>
      </w:pPr>
    </w:p>
    <w:p w14:paraId="0A14DA81" w14:textId="09B878BF" w:rsidR="00862DD8" w:rsidRDefault="00862DD8" w:rsidP="00862DD8">
      <w:pPr>
        <w:pStyle w:val="8"/>
      </w:pPr>
      <w:r>
        <w:t>Potential target Release:</w:t>
      </w:r>
      <w:r>
        <w:tab/>
      </w:r>
      <w:r w:rsidRPr="001C15F6">
        <w:t>Rel-1</w:t>
      </w:r>
      <w:r w:rsidRPr="001C15F6">
        <w:rPr>
          <w:rFonts w:hint="eastAsia"/>
        </w:rPr>
        <w:t>8</w:t>
      </w:r>
    </w:p>
    <w:p w14:paraId="5D0F47C0" w14:textId="04FCED7D" w:rsidR="00862DD8" w:rsidRDefault="00862DD8" w:rsidP="00862DD8">
      <w:pPr>
        <w:pStyle w:val="Guidance"/>
      </w:pPr>
    </w:p>
    <w:p w14:paraId="304377F4" w14:textId="77777777" w:rsidR="001C15F6" w:rsidRPr="00753ADC" w:rsidRDefault="001C15F6" w:rsidP="001C15F6">
      <w:pPr>
        <w:pStyle w:val="1"/>
        <w:rPr>
          <w:lang w:eastAsia="zh-CN"/>
        </w:rPr>
      </w:pPr>
      <w:r w:rsidRPr="00753ADC">
        <w:t>1</w:t>
      </w:r>
      <w:r w:rsidRPr="00753ADC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793E16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48C8755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A0A605C" w:rsidR="004260A5" w:rsidRDefault="0078175F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19FE857" w:rsidR="004260A5" w:rsidRDefault="009D38E5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261890AB" w:rsidR="004260A5" w:rsidRDefault="00FA3B87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8A17A3E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6782363A" w:rsidR="004260A5" w:rsidRDefault="0078175F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6B0842" w:rsidR="004876B9" w:rsidRPr="00662741" w:rsidRDefault="000E4ABE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DF40492" w14:textId="77777777" w:rsidR="003D030F" w:rsidRDefault="003D030F" w:rsidP="003D030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7683EDE" w:rsidR="008835FC" w:rsidRDefault="001C692B" w:rsidP="006C2E80">
            <w:pPr>
              <w:pStyle w:val="TAL"/>
            </w:pPr>
            <w:r w:rsidRPr="001C692B">
              <w:t>5G_eLCS_Ph3</w:t>
            </w:r>
          </w:p>
        </w:tc>
        <w:tc>
          <w:tcPr>
            <w:tcW w:w="1101" w:type="dxa"/>
          </w:tcPr>
          <w:p w14:paraId="6AE820B7" w14:textId="695CB64A" w:rsidR="008835FC" w:rsidRDefault="001C692B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D733FA1" w:rsidR="008835FC" w:rsidRDefault="001C692B" w:rsidP="006C2E80">
            <w:pPr>
              <w:pStyle w:val="TAL"/>
            </w:pPr>
            <w:r w:rsidRPr="001C692B">
              <w:t>970021</w:t>
            </w:r>
          </w:p>
        </w:tc>
        <w:tc>
          <w:tcPr>
            <w:tcW w:w="6010" w:type="dxa"/>
          </w:tcPr>
          <w:p w14:paraId="24E5739B" w14:textId="1A84898A" w:rsidR="00D071E0" w:rsidRPr="00251D80" w:rsidRDefault="00D071E0" w:rsidP="006C2E80">
            <w:pPr>
              <w:pStyle w:val="TAL"/>
              <w:rPr>
                <w:lang w:eastAsia="zh-CN"/>
              </w:rPr>
            </w:pPr>
            <w:r>
              <w:t xml:space="preserve">Enhancement to the 5GC </w:t>
            </w:r>
            <w:proofErr w:type="spellStart"/>
            <w:r>
              <w:t>LoCation</w:t>
            </w:r>
            <w:proofErr w:type="spellEnd"/>
            <w:r>
              <w:t xml:space="preserve"> Services -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8197C3B" w:rsidR="008835FC" w:rsidRDefault="00480F0B" w:rsidP="006C2E80">
            <w:pPr>
              <w:pStyle w:val="TAL"/>
            </w:pPr>
            <w:r w:rsidRPr="00160E47">
              <w:t>910006</w:t>
            </w:r>
          </w:p>
        </w:tc>
        <w:tc>
          <w:tcPr>
            <w:tcW w:w="3326" w:type="dxa"/>
          </w:tcPr>
          <w:p w14:paraId="6AD6B1DF" w14:textId="796796B8" w:rsidR="008835FC" w:rsidRDefault="00480F0B" w:rsidP="006C2E80">
            <w:pPr>
              <w:pStyle w:val="TAL"/>
            </w:pPr>
            <w:r w:rsidRPr="00160E47">
              <w:t>CT aspects of 5G_eLCS_ph2</w:t>
            </w:r>
          </w:p>
        </w:tc>
        <w:tc>
          <w:tcPr>
            <w:tcW w:w="5099" w:type="dxa"/>
          </w:tcPr>
          <w:p w14:paraId="4972B8BD" w14:textId="6A4C5BA8" w:rsidR="008835FC" w:rsidRPr="00251D80" w:rsidRDefault="005D2A02" w:rsidP="006C2E80">
            <w:pPr>
              <w:pStyle w:val="Guidance"/>
              <w:rPr>
                <w:lang w:eastAsia="zh-CN"/>
              </w:rPr>
            </w:pPr>
            <w:r w:rsidRPr="005D2A02">
              <w:rPr>
                <w:rFonts w:ascii="Arial" w:hAnsi="Arial"/>
                <w:i w:val="0"/>
                <w:sz w:val="18"/>
              </w:rPr>
              <w:t xml:space="preserve">Normative work for 5GC </w:t>
            </w:r>
            <w:proofErr w:type="spellStart"/>
            <w:r w:rsidRPr="005D2A02">
              <w:rPr>
                <w:rFonts w:ascii="Arial" w:hAnsi="Arial"/>
                <w:i w:val="0"/>
                <w:sz w:val="18"/>
              </w:rPr>
              <w:t>LoCation</w:t>
            </w:r>
            <w:proofErr w:type="spellEnd"/>
            <w:r w:rsidRPr="005D2A02">
              <w:rPr>
                <w:rFonts w:ascii="Arial" w:hAnsi="Arial"/>
                <w:i w:val="0"/>
                <w:sz w:val="18"/>
              </w:rPr>
              <w:t xml:space="preserve"> Services in Rel-1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7</w:t>
            </w:r>
          </w:p>
        </w:tc>
      </w:tr>
      <w:tr w:rsidR="00160E47" w14:paraId="48FAC5F3" w14:textId="77777777" w:rsidTr="006C2E80">
        <w:trPr>
          <w:cantSplit/>
          <w:jc w:val="center"/>
        </w:trPr>
        <w:tc>
          <w:tcPr>
            <w:tcW w:w="1101" w:type="dxa"/>
          </w:tcPr>
          <w:p w14:paraId="2FEA4079" w14:textId="65886C12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830003</w:t>
            </w:r>
          </w:p>
        </w:tc>
        <w:tc>
          <w:tcPr>
            <w:tcW w:w="3326" w:type="dxa"/>
          </w:tcPr>
          <w:p w14:paraId="48B837C0" w14:textId="38C4A6D6" w:rsidR="00160E47" w:rsidRPr="006E19B1" w:rsidRDefault="00395016" w:rsidP="006C2E80">
            <w:pPr>
              <w:pStyle w:val="TAL"/>
              <w:rPr>
                <w:color w:val="auto"/>
              </w:rPr>
            </w:pPr>
            <w:r w:rsidRPr="006E19B1">
              <w:rPr>
                <w:color w:val="auto"/>
              </w:rPr>
              <w:t>CT aspects of 5G_eLCS</w:t>
            </w:r>
          </w:p>
        </w:tc>
        <w:tc>
          <w:tcPr>
            <w:tcW w:w="5099" w:type="dxa"/>
          </w:tcPr>
          <w:p w14:paraId="5E3F99C3" w14:textId="7D810B03" w:rsidR="00160E47" w:rsidRPr="006E19B1" w:rsidRDefault="00395016" w:rsidP="006C2E80">
            <w:pPr>
              <w:pStyle w:val="Guidance"/>
              <w:rPr>
                <w:color w:val="auto"/>
              </w:rPr>
            </w:pPr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Normative work for 5GC </w:t>
            </w:r>
            <w:proofErr w:type="spellStart"/>
            <w:r w:rsidRPr="006E19B1">
              <w:rPr>
                <w:rFonts w:ascii="Arial" w:hAnsi="Arial"/>
                <w:i w:val="0"/>
                <w:color w:val="auto"/>
                <w:sz w:val="18"/>
              </w:rPr>
              <w:t>LoCation</w:t>
            </w:r>
            <w:proofErr w:type="spellEnd"/>
            <w:r w:rsidRPr="006E19B1">
              <w:rPr>
                <w:rFonts w:ascii="Arial" w:hAnsi="Arial"/>
                <w:i w:val="0"/>
                <w:color w:val="auto"/>
                <w:sz w:val="18"/>
              </w:rPr>
              <w:t xml:space="preserve"> Services in Rel-1</w:t>
            </w:r>
            <w:r w:rsidRPr="006E19B1">
              <w:rPr>
                <w:rFonts w:ascii="Arial" w:hAnsi="Arial"/>
                <w:i w:val="0"/>
                <w:color w:val="auto"/>
                <w:sz w:val="18"/>
                <w:lang w:eastAsia="zh-CN"/>
              </w:rPr>
              <w:t>6</w:t>
            </w:r>
          </w:p>
        </w:tc>
      </w:tr>
    </w:tbl>
    <w:p w14:paraId="6BC7072F" w14:textId="77777777" w:rsidR="006C2E80" w:rsidRDefault="006C2E80" w:rsidP="006C2E80">
      <w:pPr>
        <w:pStyle w:val="FP"/>
        <w:rPr>
          <w:lang w:eastAsia="zh-CN"/>
        </w:rPr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6045122" w14:textId="717B97EA" w:rsidR="006704CA" w:rsidRPr="009A25E9" w:rsidRDefault="006704CA" w:rsidP="006704CA">
      <w:pPr>
        <w:rPr>
          <w:lang w:eastAsia="zh-CN"/>
        </w:rPr>
      </w:pPr>
      <w:r w:rsidRPr="006704CA">
        <w:t xml:space="preserve"> </w:t>
      </w:r>
      <w:r>
        <w:t xml:space="preserve">SA2 has studied </w:t>
      </w:r>
      <w:r w:rsidRPr="002D0B09">
        <w:rPr>
          <w:color w:val="auto"/>
        </w:rPr>
        <w:t xml:space="preserve">the Enhancement to the 5GC </w:t>
      </w:r>
      <w:proofErr w:type="spellStart"/>
      <w:r w:rsidRPr="002D0B09">
        <w:rPr>
          <w:color w:val="auto"/>
        </w:rPr>
        <w:t>LoCation</w:t>
      </w:r>
      <w:proofErr w:type="spellEnd"/>
      <w:r w:rsidRPr="002D0B09">
        <w:rPr>
          <w:color w:val="auto"/>
        </w:rPr>
        <w:t xml:space="preserve"> Services – Phase 3 under the study item FS</w:t>
      </w:r>
      <w:r w:rsidRPr="002D0B09">
        <w:rPr>
          <w:color w:val="auto"/>
          <w:lang w:val="fr-FR"/>
        </w:rPr>
        <w:t>_eLCS_Ph3</w:t>
      </w:r>
      <w:r w:rsidRPr="002D0B09">
        <w:rPr>
          <w:color w:val="auto"/>
        </w:rPr>
        <w:t>. The</w:t>
      </w:r>
      <w:r w:rsidR="003962CF" w:rsidRPr="002D0B09">
        <w:rPr>
          <w:color w:val="auto"/>
        </w:rPr>
        <w:t xml:space="preserve"> study</w:t>
      </w:r>
      <w:r w:rsidRPr="002D0B09">
        <w:rPr>
          <w:color w:val="auto"/>
        </w:rPr>
        <w:t xml:space="preserve"> work has been </w:t>
      </w:r>
      <w:r w:rsidR="00564080" w:rsidRPr="002D0B09">
        <w:rPr>
          <w:color w:val="auto"/>
        </w:rPr>
        <w:t>concluded.</w:t>
      </w:r>
      <w:r w:rsidRPr="002D0B09">
        <w:rPr>
          <w:color w:val="auto"/>
        </w:rPr>
        <w:t xml:space="preserve"> The </w:t>
      </w:r>
      <w:r w:rsidRPr="009739A3">
        <w:rPr>
          <w:color w:val="000000" w:themeColor="text1"/>
        </w:rPr>
        <w:t xml:space="preserve">conclusions </w:t>
      </w:r>
      <w:r w:rsidR="00564080">
        <w:rPr>
          <w:color w:val="000000" w:themeColor="text1"/>
        </w:rPr>
        <w:t>are captured in</w:t>
      </w:r>
      <w:r w:rsidR="00901B11">
        <w:rPr>
          <w:color w:val="000000" w:themeColor="text1"/>
        </w:rPr>
        <w:t xml:space="preserve"> 3GPP TR 23.700-</w:t>
      </w:r>
      <w:r w:rsidR="00901B11">
        <w:rPr>
          <w:rFonts w:hint="eastAsia"/>
          <w:color w:val="000000" w:themeColor="text1"/>
          <w:lang w:eastAsia="zh-CN"/>
        </w:rPr>
        <w:t>71</w:t>
      </w:r>
      <w:r w:rsidRPr="009739A3">
        <w:rPr>
          <w:color w:val="000000" w:themeColor="text1"/>
        </w:rPr>
        <w:t xml:space="preserve"> </w:t>
      </w:r>
      <w:r w:rsidR="00564080">
        <w:rPr>
          <w:color w:val="000000" w:themeColor="text1"/>
        </w:rPr>
        <w:t xml:space="preserve">and </w:t>
      </w:r>
      <w:r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>
        <w:rPr>
          <w:iCs/>
          <w:color w:val="000000" w:themeColor="text1"/>
        </w:rPr>
        <w:t xml:space="preserve">Furthermore, work item </w:t>
      </w:r>
      <w:r>
        <w:t>"</w:t>
      </w:r>
      <w:r w:rsidR="00CA4E4F">
        <w:t xml:space="preserve">Enhancement to the 5GC </w:t>
      </w:r>
      <w:proofErr w:type="spellStart"/>
      <w:r w:rsidR="00CA4E4F">
        <w:t>LoCation</w:t>
      </w:r>
      <w:proofErr w:type="spellEnd"/>
      <w:r w:rsidR="00CA4E4F">
        <w:t xml:space="preserve"> Services - Phase 3</w:t>
      </w:r>
      <w:r>
        <w:t>" (</w:t>
      </w:r>
      <w:r w:rsidR="00CA4E4F">
        <w:rPr>
          <w:lang w:val="fr-FR"/>
        </w:rPr>
        <w:t>5G_eLCS_Ph3</w:t>
      </w:r>
      <w:r>
        <w:rPr>
          <w:iCs/>
          <w:color w:val="000000" w:themeColor="text1"/>
        </w:rPr>
        <w:t xml:space="preserve">) for SA2 normative work was approved in </w:t>
      </w:r>
      <w:r w:rsidRPr="00D8478C">
        <w:rPr>
          <w:iCs/>
          <w:color w:val="000000" w:themeColor="text1"/>
        </w:rPr>
        <w:t>TSG SA Meeting SP</w:t>
      </w:r>
      <w:r w:rsidR="00080C10">
        <w:rPr>
          <w:iCs/>
          <w:color w:val="000000" w:themeColor="text1"/>
        </w:rPr>
        <w:t>#</w:t>
      </w:r>
      <w:r w:rsidRPr="00D8478C">
        <w:rPr>
          <w:iCs/>
          <w:color w:val="000000" w:themeColor="text1"/>
        </w:rPr>
        <w:t>97e</w:t>
      </w:r>
      <w:r w:rsidR="00FA3611">
        <w:rPr>
          <w:rFonts w:hint="eastAsia"/>
          <w:iCs/>
          <w:color w:val="000000" w:themeColor="text1"/>
          <w:lang w:eastAsia="zh-CN"/>
        </w:rPr>
        <w:t xml:space="preserve">, and revised version approved in </w:t>
      </w:r>
      <w:r w:rsidR="00FA3611">
        <w:t>SA2 meeting #153E</w:t>
      </w:r>
      <w:r w:rsidR="005135D7">
        <w:rPr>
          <w:rFonts w:hint="eastAsia"/>
          <w:lang w:eastAsia="zh-CN"/>
        </w:rPr>
        <w:t>.</w:t>
      </w:r>
    </w:p>
    <w:p w14:paraId="0CA69E13" w14:textId="3CD08F84" w:rsidR="006C2E80" w:rsidRDefault="006704CA" w:rsidP="006C2E80"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FDECE5D" w14:textId="77777777" w:rsidR="00BF5F20" w:rsidRPr="006C2E80" w:rsidRDefault="00BF5F2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79E51A80" w14:textId="2439C402" w:rsidR="00A12E0E" w:rsidRPr="00BC4BAD" w:rsidRDefault="00A12E0E" w:rsidP="00A12E0E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 w:rsidR="0013187A">
        <w:rPr>
          <w:lang w:val="fr-FR"/>
        </w:rPr>
        <w:t>5G_eLCS_Ph3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65368953" w14:textId="77777777" w:rsidR="00A12E0E" w:rsidRDefault="00A12E0E" w:rsidP="00A12E0E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in normative work in SA2</w:t>
      </w:r>
      <w:r>
        <w:t>):</w:t>
      </w:r>
    </w:p>
    <w:p w14:paraId="16F03764" w14:textId="77777777" w:rsidR="00994943" w:rsidRDefault="00994943" w:rsidP="00994943">
      <w:pPr>
        <w:rPr>
          <w:b/>
          <w:bCs/>
        </w:rPr>
      </w:pPr>
      <w:bookmarkStart w:id="0" w:name="_Toc112995520"/>
      <w:bookmarkStart w:id="1" w:name="_Toc112996185"/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4</w:t>
      </w:r>
      <w:r>
        <w:rPr>
          <w:b/>
          <w:bCs/>
        </w:rPr>
        <w:t>:</w:t>
      </w:r>
    </w:p>
    <w:p w14:paraId="216B20C6" w14:textId="421EF5A1" w:rsidR="0024452D" w:rsidRPr="00E60E69" w:rsidRDefault="0024452D" w:rsidP="0024452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5D88CBE2" w14:textId="3BCC164E" w:rsidR="000A5C6D" w:rsidRDefault="000A5C6D" w:rsidP="000A5C6D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557499">
        <w:rPr>
          <w:color w:val="auto"/>
        </w:rPr>
        <w:t xml:space="preserve"> to the LMF</w:t>
      </w:r>
      <w:r w:rsidR="00B91B79">
        <w:rPr>
          <w:color w:val="auto"/>
          <w:lang w:eastAsia="zh-CN"/>
        </w:rPr>
        <w:t xml:space="preserve"> to decide to use user plane positioning and send </w:t>
      </w:r>
      <w:proofErr w:type="gramStart"/>
      <w:r w:rsidR="00636C95">
        <w:rPr>
          <w:color w:val="auto"/>
          <w:lang w:eastAsia="zh-CN"/>
        </w:rPr>
        <w:t>its</w:t>
      </w:r>
      <w:proofErr w:type="gramEnd"/>
      <w:r w:rsidR="00636C95">
        <w:rPr>
          <w:color w:val="auto"/>
          <w:lang w:eastAsia="zh-CN"/>
        </w:rPr>
        <w:t xml:space="preserve"> </w:t>
      </w:r>
      <w:r w:rsidR="00B91B79">
        <w:rPr>
          <w:color w:val="auto"/>
          <w:lang w:eastAsia="zh-CN"/>
        </w:rPr>
        <w:t xml:space="preserve">UP </w:t>
      </w:r>
      <w:r w:rsidR="006B118A">
        <w:rPr>
          <w:color w:val="auto"/>
          <w:lang w:eastAsia="zh-CN"/>
        </w:rPr>
        <w:t xml:space="preserve">positioning </w:t>
      </w:r>
      <w:r w:rsidR="00B91B79">
        <w:rPr>
          <w:color w:val="auto"/>
          <w:lang w:eastAsia="zh-CN"/>
        </w:rPr>
        <w:t>address and security related information to UE</w:t>
      </w:r>
      <w:r w:rsidR="00BA3A96">
        <w:rPr>
          <w:rFonts w:hint="eastAsia"/>
          <w:color w:val="auto"/>
          <w:lang w:eastAsia="zh-CN"/>
        </w:rPr>
        <w:t>;</w:t>
      </w:r>
    </w:p>
    <w:p w14:paraId="3F5EA11F" w14:textId="7A14F7A7" w:rsidR="00B91B79" w:rsidRDefault="00B91B79" w:rsidP="00B91B79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F0AA7">
        <w:rPr>
          <w:color w:val="auto"/>
          <w:lang w:val="en-US"/>
        </w:rPr>
        <w:t>Potential impact to</w:t>
      </w:r>
      <w:r w:rsidR="00881AAF">
        <w:rPr>
          <w:color w:val="auto"/>
          <w:lang w:val="en-US"/>
        </w:rPr>
        <w:t xml:space="preserve"> the</w:t>
      </w:r>
      <w:r w:rsidR="004F0AA7">
        <w:rPr>
          <w:color w:val="auto"/>
          <w:lang w:val="en-US"/>
        </w:rPr>
        <w:t xml:space="preserve"> </w:t>
      </w:r>
      <w:r w:rsidR="004F0AA7">
        <w:rPr>
          <w:color w:val="auto"/>
          <w:lang w:val="en-US" w:eastAsia="zh-CN"/>
        </w:rPr>
        <w:t xml:space="preserve">GMLC/AMF/LMF </w:t>
      </w:r>
      <w:r w:rsidR="004F0AA7">
        <w:rPr>
          <w:rFonts w:hint="eastAsia"/>
          <w:color w:val="auto"/>
          <w:lang w:val="en-US" w:eastAsia="zh-CN"/>
        </w:rPr>
        <w:t>to</w:t>
      </w:r>
      <w:r w:rsidR="004F0AA7">
        <w:rPr>
          <w:color w:val="auto"/>
          <w:lang w:val="en-US" w:eastAsia="zh-CN"/>
        </w:rPr>
        <w:t xml:space="preserve"> </w:t>
      </w:r>
      <w:r w:rsidR="0008335A">
        <w:rPr>
          <w:color w:val="auto"/>
          <w:lang w:val="en-US" w:eastAsia="zh-CN"/>
        </w:rPr>
        <w:t>deliver</w:t>
      </w:r>
      <w:r w:rsidR="004F0AA7">
        <w:rPr>
          <w:color w:val="auto"/>
          <w:lang w:val="en-US" w:eastAsia="zh-CN"/>
        </w:rPr>
        <w:t xml:space="preserve"> AF/LCS client address to UE</w:t>
      </w:r>
      <w:r w:rsidR="009121E0">
        <w:rPr>
          <w:color w:val="auto"/>
          <w:lang w:eastAsia="zh-CN"/>
        </w:rPr>
        <w:t>.</w:t>
      </w:r>
    </w:p>
    <w:p w14:paraId="1C7D35B0" w14:textId="00973917" w:rsidR="003E77FC" w:rsidRPr="00E60E69" w:rsidRDefault="003E77FC" w:rsidP="003E77FC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>enhanced positioning architecture for NPN deployment</w:t>
      </w:r>
      <w:r>
        <w:rPr>
          <w:rFonts w:hint="eastAsia"/>
          <w:color w:val="auto"/>
          <w:lang w:eastAsia="zh-CN"/>
        </w:rPr>
        <w:t>:</w:t>
      </w:r>
    </w:p>
    <w:p w14:paraId="1ED5D87B" w14:textId="346DF160" w:rsidR="003177DA" w:rsidRPr="0008335A" w:rsidRDefault="0008335A" w:rsidP="00A66FF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 w:rsidR="00881AAF">
        <w:rPr>
          <w:color w:val="auto"/>
          <w:lang w:val="en-US"/>
        </w:rPr>
        <w:t xml:space="preserve">the </w:t>
      </w:r>
      <w:r>
        <w:rPr>
          <w:color w:val="auto"/>
          <w:lang w:val="en-US" w:eastAsia="zh-CN"/>
        </w:rPr>
        <w:t xml:space="preserve">GMLC/LMF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transfer UE location from LMF to GMLC directly for all types of location request</w:t>
      </w:r>
      <w:r>
        <w:rPr>
          <w:color w:val="auto"/>
          <w:lang w:eastAsia="zh-CN"/>
        </w:rPr>
        <w:t>.</w:t>
      </w:r>
    </w:p>
    <w:p w14:paraId="1889A663" w14:textId="7EF1F725" w:rsidR="00994943" w:rsidRPr="00E60E69" w:rsidRDefault="00994943" w:rsidP="00994943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</w:t>
      </w:r>
      <w:r w:rsidR="00E91253">
        <w:rPr>
          <w:rFonts w:hint="eastAsia"/>
          <w:color w:val="auto"/>
          <w:lang w:eastAsia="zh-CN"/>
        </w:rPr>
        <w:t xml:space="preserve"> of</w:t>
      </w:r>
      <w:r>
        <w:rPr>
          <w:rFonts w:hint="eastAsia"/>
          <w:color w:val="auto"/>
          <w:lang w:eastAsia="zh-CN"/>
        </w:rPr>
        <w:t xml:space="preserve"> </w:t>
      </w:r>
      <w:r w:rsidR="00396293">
        <w:rPr>
          <w:rFonts w:hint="eastAsia"/>
          <w:color w:val="auto"/>
          <w:lang w:eastAsia="zh-CN"/>
        </w:rPr>
        <w:t>l</w:t>
      </w:r>
      <w:r w:rsidR="00B3544B">
        <w:rPr>
          <w:rFonts w:hint="eastAsia"/>
          <w:color w:val="auto"/>
          <w:lang w:eastAsia="zh-CN"/>
        </w:rPr>
        <w:t xml:space="preserve">ocal </w:t>
      </w:r>
      <w:r w:rsidR="00396293">
        <w:rPr>
          <w:rFonts w:hint="eastAsia"/>
          <w:color w:val="auto"/>
          <w:lang w:eastAsia="zh-CN"/>
        </w:rPr>
        <w:t>a</w:t>
      </w:r>
      <w:r w:rsidR="00B3544B">
        <w:rPr>
          <w:rFonts w:hint="eastAsia"/>
          <w:color w:val="auto"/>
          <w:lang w:eastAsia="zh-CN"/>
        </w:rPr>
        <w:t xml:space="preserve">rea </w:t>
      </w:r>
      <w:r w:rsidR="00396293">
        <w:rPr>
          <w:rFonts w:hint="eastAsia"/>
          <w:color w:val="auto"/>
          <w:lang w:eastAsia="zh-CN"/>
        </w:rPr>
        <w:t>r</w:t>
      </w:r>
      <w:r w:rsidR="00B3544B">
        <w:rPr>
          <w:rFonts w:hint="eastAsia"/>
          <w:color w:val="auto"/>
          <w:lang w:eastAsia="zh-CN"/>
        </w:rPr>
        <w:t>estriction for an LMF and GMLC</w:t>
      </w:r>
      <w:r>
        <w:rPr>
          <w:rFonts w:hint="eastAsia"/>
          <w:color w:val="auto"/>
          <w:lang w:eastAsia="zh-CN"/>
        </w:rPr>
        <w:t>:</w:t>
      </w:r>
    </w:p>
    <w:p w14:paraId="73C0DA23" w14:textId="01D7EDAF" w:rsidR="00994943" w:rsidRDefault="00994943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81AAF">
        <w:rPr>
          <w:color w:val="auto"/>
        </w:rPr>
        <w:t xml:space="preserve"> </w:t>
      </w:r>
      <w:r w:rsidR="00881AAF">
        <w:rPr>
          <w:rFonts w:hint="eastAsia"/>
          <w:color w:val="auto"/>
          <w:lang w:eastAsia="zh-CN"/>
        </w:rPr>
        <w:t>t</w:t>
      </w:r>
      <w:r w:rsidR="00881AAF"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B3544B">
        <w:rPr>
          <w:rFonts w:hint="eastAsia"/>
          <w:color w:val="auto"/>
          <w:lang w:eastAsia="zh-CN"/>
        </w:rPr>
        <w:t>AMF</w:t>
      </w:r>
      <w:r w:rsidR="00881AAF"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support </w:t>
      </w:r>
      <w:r w:rsidR="00B3544B">
        <w:rPr>
          <w:rFonts w:hint="eastAsia"/>
          <w:color w:val="auto"/>
          <w:lang w:eastAsia="zh-CN"/>
        </w:rPr>
        <w:t>LMF ID</w:t>
      </w:r>
      <w:r w:rsidR="00026699">
        <w:rPr>
          <w:rFonts w:hint="eastAsia"/>
          <w:color w:val="auto"/>
          <w:lang w:eastAsia="zh-CN"/>
        </w:rPr>
        <w:t xml:space="preserve"> for LMF selection</w:t>
      </w:r>
      <w:r w:rsidR="00BA3A96">
        <w:rPr>
          <w:rFonts w:hint="eastAsia"/>
          <w:color w:val="auto"/>
          <w:lang w:eastAsia="zh-CN"/>
        </w:rPr>
        <w:t>;</w:t>
      </w:r>
    </w:p>
    <w:p w14:paraId="20441634" w14:textId="4691C073" w:rsidR="00B3544B" w:rsidRDefault="00B3544B" w:rsidP="00B3544B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881AAF">
        <w:rPr>
          <w:color w:val="auto"/>
          <w:lang w:val="en-US"/>
        </w:rPr>
        <w:t>Potential impact</w:t>
      </w:r>
      <w:r w:rsidR="00881AAF">
        <w:rPr>
          <w:color w:val="auto"/>
        </w:rPr>
        <w:t xml:space="preserve"> to the UDM/UDR</w:t>
      </w:r>
      <w:r w:rsidRPr="00E60E69">
        <w:rPr>
          <w:rFonts w:hint="eastAsia"/>
          <w:color w:val="auto"/>
        </w:rPr>
        <w:t xml:space="preserve"> to support </w:t>
      </w:r>
      <w:r>
        <w:rPr>
          <w:rFonts w:hint="eastAsia"/>
          <w:color w:val="auto"/>
          <w:lang w:eastAsia="zh-CN"/>
        </w:rPr>
        <w:t>LMF ID</w:t>
      </w:r>
      <w:r w:rsidR="00881AAF">
        <w:rPr>
          <w:color w:val="auto"/>
          <w:lang w:eastAsia="zh-CN"/>
        </w:rPr>
        <w:t xml:space="preserve"> storing and fetching</w:t>
      </w:r>
      <w:r>
        <w:rPr>
          <w:rFonts w:hint="eastAsia"/>
          <w:color w:val="auto"/>
          <w:lang w:eastAsia="zh-CN"/>
        </w:rPr>
        <w:t>.</w:t>
      </w:r>
    </w:p>
    <w:p w14:paraId="00C744A7" w14:textId="3EEA83DD" w:rsidR="00171910" w:rsidRPr="00E60E69" w:rsidRDefault="00171910" w:rsidP="00171910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F3327">
        <w:rPr>
          <w:rFonts w:hint="eastAsia"/>
          <w:color w:val="auto"/>
          <w:lang w:eastAsia="zh-CN"/>
        </w:rPr>
        <w:t>F</w:t>
      </w:r>
      <w:r w:rsidR="00E53459">
        <w:rPr>
          <w:rFonts w:hint="eastAsia"/>
          <w:color w:val="auto"/>
          <w:lang w:eastAsia="zh-CN"/>
        </w:rPr>
        <w:t>or support of i</w:t>
      </w:r>
      <w:r w:rsidRPr="00171910">
        <w:rPr>
          <w:rFonts w:hint="eastAsia"/>
          <w:color w:val="auto"/>
        </w:rPr>
        <w:t>nteraction between Location Service and NWDAF</w:t>
      </w:r>
      <w:r>
        <w:rPr>
          <w:rFonts w:hint="eastAsia"/>
          <w:color w:val="auto"/>
        </w:rPr>
        <w:t>:</w:t>
      </w:r>
    </w:p>
    <w:p w14:paraId="2CD7F7D8" w14:textId="53C60034" w:rsidR="00E76B27" w:rsidRDefault="00E76B27" w:rsidP="00E76B27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>
        <w:rPr>
          <w:color w:val="auto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CB5265">
        <w:rPr>
          <w:color w:val="auto"/>
          <w:lang w:eastAsia="zh-CN"/>
        </w:rPr>
        <w:t>LMF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>to support</w:t>
      </w:r>
      <w:r w:rsidR="00CB5265">
        <w:rPr>
          <w:color w:val="auto"/>
          <w:lang w:eastAsia="zh-CN"/>
        </w:rPr>
        <w:t xml:space="preserve"> </w:t>
      </w:r>
      <w:r w:rsidR="00CB5265" w:rsidRPr="00E71C85">
        <w:t>indoor/outdoor indication</w:t>
      </w:r>
      <w:r w:rsidR="00CB5265">
        <w:t xml:space="preserve"> and send it to NWDAF</w:t>
      </w:r>
      <w:r w:rsidR="00BA3A96">
        <w:rPr>
          <w:rFonts w:hint="eastAsia"/>
          <w:color w:val="auto"/>
          <w:lang w:eastAsia="zh-CN"/>
        </w:rPr>
        <w:t>;</w:t>
      </w:r>
    </w:p>
    <w:p w14:paraId="494EA85D" w14:textId="3CBC4627" w:rsidR="00CB5265" w:rsidRDefault="00CB5265" w:rsidP="00CB5265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F57836">
        <w:rPr>
          <w:color w:val="auto"/>
          <w:lang w:val="en-US"/>
        </w:rPr>
        <w:t>Potential impact</w:t>
      </w:r>
      <w:r w:rsidR="00F57836">
        <w:rPr>
          <w:rFonts w:hint="eastAsia"/>
          <w:color w:val="auto"/>
          <w:lang w:eastAsia="zh-CN"/>
        </w:rPr>
        <w:t xml:space="preserve"> </w:t>
      </w:r>
      <w:r>
        <w:rPr>
          <w:rFonts w:hint="eastAsia"/>
          <w:color w:val="auto"/>
          <w:lang w:eastAsia="zh-CN"/>
        </w:rPr>
        <w:t>t</w:t>
      </w:r>
      <w:r>
        <w:rPr>
          <w:color w:val="auto"/>
          <w:lang w:eastAsia="zh-CN"/>
        </w:rPr>
        <w:t>o the</w:t>
      </w:r>
      <w:r w:rsidRPr="00E60E69">
        <w:rPr>
          <w:rFonts w:hint="eastAsia"/>
          <w:color w:val="auto"/>
        </w:rPr>
        <w:t xml:space="preserve"> </w:t>
      </w:r>
      <w:r w:rsidR="00DE4631">
        <w:rPr>
          <w:color w:val="auto"/>
          <w:lang w:eastAsia="zh-CN"/>
        </w:rPr>
        <w:t>GMLC</w:t>
      </w:r>
      <w:r>
        <w:rPr>
          <w:color w:val="auto"/>
          <w:lang w:eastAsia="zh-CN"/>
        </w:rPr>
        <w:t xml:space="preserve"> </w:t>
      </w:r>
      <w:r w:rsidRPr="00E60E69">
        <w:rPr>
          <w:rFonts w:hint="eastAsia"/>
          <w:color w:val="auto"/>
        </w:rPr>
        <w:t xml:space="preserve">to </w:t>
      </w:r>
      <w:r w:rsidR="00DE4631">
        <w:rPr>
          <w:color w:val="auto"/>
        </w:rPr>
        <w:t xml:space="preserve">provide location information to </w:t>
      </w:r>
      <w:r>
        <w:t>NWDAF</w:t>
      </w:r>
      <w:r w:rsidRPr="001146A2">
        <w:rPr>
          <w:rFonts w:hint="eastAsia"/>
          <w:color w:val="auto"/>
          <w:lang w:eastAsia="zh-CN"/>
        </w:rPr>
        <w:t>.</w:t>
      </w:r>
    </w:p>
    <w:p w14:paraId="59718A6B" w14:textId="47EA008B" w:rsidR="00E40914" w:rsidRPr="00E60E69" w:rsidRDefault="00E40914" w:rsidP="00E40914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396293">
        <w:rPr>
          <w:rFonts w:hint="eastAsia"/>
          <w:color w:val="auto"/>
          <w:lang w:eastAsia="zh-CN"/>
        </w:rPr>
        <w:t>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B93D3FF" w14:textId="0FEA51FC" w:rsidR="007D1A0A" w:rsidRDefault="007D1A0A" w:rsidP="007D1A0A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D67FEB" w:rsidRPr="00E60E69">
        <w:rPr>
          <w:rFonts w:hint="eastAsia"/>
          <w:color w:val="auto"/>
        </w:rPr>
        <w:t>Impact</w:t>
      </w:r>
      <w:r w:rsidR="00D67FEB">
        <w:rPr>
          <w:color w:val="auto"/>
        </w:rPr>
        <w:t xml:space="preserve"> </w:t>
      </w:r>
      <w:r w:rsidR="00D67FEB">
        <w:rPr>
          <w:rFonts w:hint="eastAsia"/>
          <w:color w:val="auto"/>
          <w:lang w:eastAsia="zh-CN"/>
        </w:rPr>
        <w:t>t</w:t>
      </w:r>
      <w:r w:rsidR="00D67FEB">
        <w:rPr>
          <w:color w:val="auto"/>
          <w:lang w:eastAsia="zh-CN"/>
        </w:rPr>
        <w:t>o the NRF</w:t>
      </w:r>
      <w:r w:rsidR="00534FA3">
        <w:rPr>
          <w:color w:val="auto"/>
          <w:lang w:eastAsia="zh-CN"/>
        </w:rPr>
        <w:t xml:space="preserve"> to support </w:t>
      </w:r>
      <w:r w:rsidR="00534FA3">
        <w:rPr>
          <w:lang w:eastAsia="zh-CN"/>
        </w:rPr>
        <w:t>GNSS assistance data</w:t>
      </w:r>
      <w:r w:rsidR="003A5773">
        <w:rPr>
          <w:lang w:eastAsia="zh-CN"/>
        </w:rPr>
        <w:t xml:space="preserve"> for NEF, </w:t>
      </w:r>
      <w:r w:rsidR="009777C7">
        <w:rPr>
          <w:lang w:eastAsia="zh-CN"/>
        </w:rPr>
        <w:t xml:space="preserve">LMF </w:t>
      </w:r>
      <w:r w:rsidR="003A5773">
        <w:rPr>
          <w:lang w:eastAsia="zh-CN"/>
        </w:rPr>
        <w:t xml:space="preserve">and trusted AF </w:t>
      </w:r>
      <w:r w:rsidR="009777C7">
        <w:rPr>
          <w:lang w:eastAsia="zh-CN"/>
        </w:rPr>
        <w:t>information</w:t>
      </w:r>
      <w:r w:rsidR="00534FA3">
        <w:rPr>
          <w:lang w:eastAsia="zh-CN"/>
        </w:rPr>
        <w:t>.</w:t>
      </w:r>
    </w:p>
    <w:p w14:paraId="17AB7A18" w14:textId="5EA81777" w:rsidR="00780C22" w:rsidRPr="00E60E69" w:rsidRDefault="00780C22" w:rsidP="00780C22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support </w:t>
      </w:r>
      <w:r w:rsidR="0075774E">
        <w:rPr>
          <w:rFonts w:hint="eastAsia"/>
          <w:color w:val="auto"/>
          <w:lang w:eastAsia="zh-CN"/>
        </w:rPr>
        <w:t xml:space="preserve">of </w:t>
      </w:r>
      <w:r w:rsidR="00BF5009">
        <w:t>u</w:t>
      </w:r>
      <w:r w:rsidRPr="00FE013C">
        <w:t>nawareness positioning</w:t>
      </w:r>
      <w:r>
        <w:rPr>
          <w:rFonts w:hint="eastAsia"/>
          <w:color w:val="auto"/>
          <w:lang w:eastAsia="zh-CN"/>
        </w:rPr>
        <w:t>:</w:t>
      </w:r>
    </w:p>
    <w:p w14:paraId="2877A59D" w14:textId="2547F5EB" w:rsidR="00780C22" w:rsidRDefault="00780C22" w:rsidP="00780C22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EB6124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</w:t>
      </w:r>
      <w:r w:rsidR="00BF5009">
        <w:rPr>
          <w:color w:val="auto"/>
          <w:lang w:eastAsia="zh-CN"/>
        </w:rPr>
        <w:t xml:space="preserve"> GMLC/AMF/LMF services to support indication of </w:t>
      </w:r>
      <w:r w:rsidR="00BF5009">
        <w:t>u</w:t>
      </w:r>
      <w:r w:rsidR="00BF5009" w:rsidRPr="00FE013C">
        <w:t>nawareness positioning</w:t>
      </w:r>
      <w:r w:rsidR="00A10307">
        <w:t xml:space="preserve"> and possible new reject cause.</w:t>
      </w:r>
    </w:p>
    <w:p w14:paraId="10FBAA36" w14:textId="00347BFC" w:rsidR="00EE6286" w:rsidRDefault="00EE6286" w:rsidP="00EE6286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</w:t>
      </w:r>
      <w:r w:rsidR="001F01A6">
        <w:rPr>
          <w:rFonts w:hint="eastAsia"/>
          <w:color w:val="auto"/>
        </w:rPr>
        <w:t xml:space="preserve">of </w:t>
      </w:r>
      <w:r w:rsidR="001F01A6"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29130EB5" w14:textId="6E02BC7B" w:rsidR="003A42B9" w:rsidRDefault="003A42B9" w:rsidP="003A42B9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51146B">
        <w:rPr>
          <w:color w:val="auto"/>
          <w:lang w:val="en-US"/>
        </w:rPr>
        <w:t>I</w:t>
      </w:r>
      <w:r>
        <w:rPr>
          <w:color w:val="auto"/>
          <w:lang w:val="en-US"/>
        </w:rPr>
        <w:t xml:space="preserve">mpact to </w:t>
      </w:r>
      <w:r w:rsidR="0051146B">
        <w:rPr>
          <w:color w:val="auto"/>
          <w:lang w:val="en-US"/>
        </w:rPr>
        <w:t xml:space="preserve">the </w:t>
      </w:r>
      <w:r w:rsidR="0051146B">
        <w:rPr>
          <w:rFonts w:hint="eastAsia"/>
          <w:color w:val="auto"/>
          <w:lang w:val="en-US" w:eastAsia="zh-CN"/>
        </w:rPr>
        <w:t>LMF</w:t>
      </w:r>
      <w:r w:rsidR="0051146B">
        <w:rPr>
          <w:color w:val="auto"/>
          <w:lang w:val="en-US"/>
        </w:rPr>
        <w:t xml:space="preserve"> to support handling PRU related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7A63104" w14:textId="7A05B99C" w:rsidR="0051146B" w:rsidRDefault="0051146B" w:rsidP="0051146B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4816F3">
        <w:rPr>
          <w:color w:val="auto"/>
          <w:lang w:val="en-US"/>
        </w:rPr>
        <w:t>Potential impact</w:t>
      </w:r>
      <w:r>
        <w:rPr>
          <w:color w:val="auto"/>
          <w:lang w:val="en-US"/>
        </w:rPr>
        <w:t xml:space="preserve"> to the NRF to support storing PRU related information in LMF profile and LMF discovery based on PRU information</w:t>
      </w:r>
      <w:r w:rsidR="00BA3A96">
        <w:rPr>
          <w:rFonts w:hint="eastAsia"/>
          <w:color w:val="auto"/>
          <w:lang w:val="en-US" w:eastAsia="zh-CN"/>
        </w:rPr>
        <w:t>;</w:t>
      </w:r>
    </w:p>
    <w:p w14:paraId="7F3DFC52" w14:textId="3ADE9296" w:rsidR="0051146B" w:rsidRDefault="0051146B" w:rsidP="0051146B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/>
        </w:rPr>
        <w:t xml:space="preserve"> to support PRU related procedure.</w:t>
      </w:r>
    </w:p>
    <w:p w14:paraId="3B29A598" w14:textId="6CE0D70F" w:rsidR="00EE6286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35BB3">
        <w:rPr>
          <w:rFonts w:hint="eastAsia"/>
          <w:color w:val="auto"/>
          <w:lang w:eastAsia="zh-CN"/>
        </w:rPr>
        <w:t>:</w:t>
      </w:r>
    </w:p>
    <w:p w14:paraId="0823F1F1" w14:textId="48AE8A56" w:rsidR="008B1383" w:rsidRDefault="008B1383" w:rsidP="008B1383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r w:rsidR="005A0033">
        <w:rPr>
          <w:rFonts w:hint="eastAsia"/>
          <w:color w:val="auto"/>
          <w:lang w:val="en-US" w:eastAsia="zh-CN"/>
        </w:rPr>
        <w:t>AMF</w:t>
      </w:r>
      <w:r w:rsidR="005A0033">
        <w:rPr>
          <w:color w:val="auto"/>
          <w:lang w:val="en-US" w:eastAsia="zh-CN"/>
        </w:rPr>
        <w:t xml:space="preserve"> </w:t>
      </w:r>
      <w:r>
        <w:rPr>
          <w:color w:val="auto"/>
          <w:lang w:val="en-US"/>
        </w:rPr>
        <w:t xml:space="preserve">to support </w:t>
      </w:r>
      <w:r w:rsidR="005A0033">
        <w:rPr>
          <w:color w:val="auto"/>
          <w:lang w:val="en-US"/>
        </w:rPr>
        <w:t>new reject cause and MME ID to cancel LCS session for 5GS to EPS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A0EE2DB" w14:textId="6AFDD809" w:rsidR="00167B24" w:rsidRDefault="00167B24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the </w:t>
      </w:r>
      <w:proofErr w:type="spellStart"/>
      <w:r>
        <w:rPr>
          <w:color w:val="auto"/>
          <w:lang w:val="en-US" w:eastAsia="zh-CN"/>
        </w:rPr>
        <w:t>SLg</w:t>
      </w:r>
      <w:proofErr w:type="spellEnd"/>
      <w:r>
        <w:rPr>
          <w:color w:val="auto"/>
          <w:lang w:val="en-US" w:eastAsia="zh-CN"/>
        </w:rPr>
        <w:t xml:space="preserve"> interface </w:t>
      </w:r>
      <w:r>
        <w:rPr>
          <w:color w:val="auto"/>
          <w:lang w:val="en-US"/>
        </w:rPr>
        <w:t xml:space="preserve">to support new reject cause and MME ID to cancel LCS session for </w:t>
      </w:r>
      <w:r w:rsidR="002C6547">
        <w:rPr>
          <w:color w:val="auto"/>
          <w:lang w:val="en-US"/>
        </w:rPr>
        <w:t>EPS</w:t>
      </w:r>
      <w:r>
        <w:rPr>
          <w:color w:val="auto"/>
          <w:lang w:val="en-US"/>
        </w:rPr>
        <w:t xml:space="preserve"> to </w:t>
      </w:r>
      <w:r w:rsidR="002C6547">
        <w:rPr>
          <w:color w:val="auto"/>
          <w:lang w:val="en-US"/>
        </w:rPr>
        <w:t>5G</w:t>
      </w:r>
      <w:r>
        <w:rPr>
          <w:color w:val="auto"/>
          <w:lang w:val="en-US"/>
        </w:rPr>
        <w:t>S mobility</w:t>
      </w:r>
      <w:r w:rsidR="00BA3A96">
        <w:rPr>
          <w:rFonts w:hint="eastAsia"/>
          <w:color w:val="auto"/>
          <w:lang w:val="en-US" w:eastAsia="zh-CN"/>
        </w:rPr>
        <w:t>;</w:t>
      </w:r>
    </w:p>
    <w:p w14:paraId="5B08DD69" w14:textId="2755C676" w:rsidR="009B067B" w:rsidRDefault="009B067B" w:rsidP="00167B24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/LMF to support notification of location information including the </w:t>
      </w:r>
      <w:proofErr w:type="spellStart"/>
      <w:r>
        <w:rPr>
          <w:color w:val="auto"/>
          <w:lang w:val="en-US" w:eastAsia="zh-CN"/>
        </w:rPr>
        <w:t>QoS</w:t>
      </w:r>
      <w:proofErr w:type="spellEnd"/>
      <w:r>
        <w:rPr>
          <w:color w:val="auto"/>
          <w:lang w:val="en-US" w:eastAsia="zh-CN"/>
        </w:rPr>
        <w:t xml:space="preserve"> for EPS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61FB55F8" w14:textId="20AB53A4" w:rsidR="00E7585D" w:rsidRDefault="00E7585D" w:rsidP="00E7585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>/LMF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5E9299FB" w14:textId="67B48BF3" w:rsidR="00EA3E18" w:rsidRDefault="00EA3E18" w:rsidP="00EA3E18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proofErr w:type="spellStart"/>
      <w:r>
        <w:rPr>
          <w:color w:val="auto"/>
          <w:lang w:val="en-US" w:eastAsia="zh-CN"/>
        </w:rPr>
        <w:t>S</w:t>
      </w:r>
      <w:r>
        <w:rPr>
          <w:rFonts w:hint="eastAsia"/>
          <w:color w:val="auto"/>
          <w:lang w:val="en-US" w:eastAsia="zh-CN"/>
        </w:rPr>
        <w:t>L</w:t>
      </w:r>
      <w:r>
        <w:rPr>
          <w:color w:val="auto"/>
          <w:lang w:val="en-US" w:eastAsia="zh-CN"/>
        </w:rPr>
        <w:t>g</w:t>
      </w:r>
      <w:proofErr w:type="spellEnd"/>
      <w:r w:rsidR="00227D26">
        <w:rPr>
          <w:color w:val="auto"/>
          <w:lang w:val="en-US" w:eastAsia="zh-CN"/>
        </w:rPr>
        <w:t xml:space="preserve"> interface</w:t>
      </w:r>
      <w:r>
        <w:rPr>
          <w:color w:val="auto"/>
          <w:lang w:val="en-US" w:eastAsia="zh-CN"/>
        </w:rPr>
        <w:t xml:space="preserve"> to report handover complete event to GMLC</w:t>
      </w:r>
      <w:r w:rsidR="00BA3A96">
        <w:rPr>
          <w:rFonts w:hint="eastAsia"/>
          <w:color w:val="auto"/>
          <w:lang w:val="en-US" w:eastAsia="zh-CN"/>
        </w:rPr>
        <w:t>;</w:t>
      </w:r>
    </w:p>
    <w:p w14:paraId="28A7A8F2" w14:textId="24ED76BE" w:rsidR="00E7585D" w:rsidRPr="00EA3E18" w:rsidRDefault="004D3F9F" w:rsidP="00167B24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</w:t>
      </w:r>
      <w:r>
        <w:rPr>
          <w:color w:val="auto"/>
          <w:lang w:val="en-US" w:eastAsia="zh-CN"/>
        </w:rPr>
        <w:t xml:space="preserve"> to transfer LCS session date between S-AMF and T-AMF.</w:t>
      </w:r>
    </w:p>
    <w:p w14:paraId="691E0E03" w14:textId="06493EB2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rFonts w:hint="eastAsia"/>
          <w:color w:val="auto"/>
        </w:rPr>
        <w:t>upport of P</w:t>
      </w:r>
      <w:r w:rsidRPr="00570ADD">
        <w:rPr>
          <w:color w:val="auto"/>
        </w:rPr>
        <w:t>ositioning</w:t>
      </w:r>
      <w:r w:rsidRPr="00570ADD">
        <w:rPr>
          <w:rFonts w:hint="eastAsia"/>
          <w:color w:val="auto"/>
        </w:rPr>
        <w:t xml:space="preserve"> Requirements Related to Satellite Access</w:t>
      </w:r>
      <w:r w:rsidR="00835B18">
        <w:rPr>
          <w:rFonts w:hint="eastAsia"/>
          <w:color w:val="auto"/>
          <w:lang w:eastAsia="zh-CN"/>
        </w:rPr>
        <w:t>:</w:t>
      </w:r>
    </w:p>
    <w:p w14:paraId="069BAB60" w14:textId="3EF081BD" w:rsidR="00BD09B0" w:rsidRDefault="00BD09B0" w:rsidP="00BD09B0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color w:val="auto"/>
          <w:lang w:val="en-US" w:eastAsia="zh-CN"/>
        </w:rPr>
        <w:t>LMF</w:t>
      </w:r>
      <w:r>
        <w:rPr>
          <w:color w:val="auto"/>
          <w:lang w:val="en-US"/>
        </w:rPr>
        <w:t xml:space="preserve"> to support </w:t>
      </w:r>
      <w:r>
        <w:rPr>
          <w:rFonts w:hint="eastAsia"/>
          <w:lang w:eastAsia="zh-CN"/>
        </w:rPr>
        <w:t>verification of UE location</w:t>
      </w:r>
      <w:r>
        <w:rPr>
          <w:color w:val="auto"/>
          <w:lang w:val="en-US"/>
        </w:rPr>
        <w:t>.</w:t>
      </w:r>
    </w:p>
    <w:p w14:paraId="7DD4F91F" w14:textId="023865A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For s</w:t>
      </w:r>
      <w:r w:rsidRPr="00570ADD">
        <w:rPr>
          <w:color w:val="auto"/>
        </w:rPr>
        <w:t>upport of Reduced Latency</w:t>
      </w:r>
      <w:r w:rsidR="00835B18">
        <w:rPr>
          <w:rFonts w:hint="eastAsia"/>
          <w:color w:val="auto"/>
          <w:lang w:eastAsia="zh-CN"/>
        </w:rPr>
        <w:t>:</w:t>
      </w:r>
    </w:p>
    <w:p w14:paraId="48A07ABB" w14:textId="081B0EF2" w:rsidR="006C6248" w:rsidRPr="006C6248" w:rsidRDefault="006C6248" w:rsidP="003B1ACD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866414">
        <w:rPr>
          <w:color w:val="auto"/>
          <w:lang w:val="en-US" w:eastAsia="zh-CN"/>
        </w:rPr>
        <w:t>GMLC/LMF</w:t>
      </w:r>
      <w:r>
        <w:rPr>
          <w:color w:val="auto"/>
          <w:lang w:val="en-US"/>
        </w:rPr>
        <w:t xml:space="preserve"> to </w:t>
      </w:r>
      <w:r w:rsidR="00C4773F">
        <w:rPr>
          <w:rFonts w:hint="eastAsia"/>
          <w:lang w:eastAsia="zh-CN"/>
        </w:rPr>
        <w:t xml:space="preserve">use user plane </w:t>
      </w:r>
      <w:r w:rsidR="00C4773F">
        <w:rPr>
          <w:lang w:eastAsia="zh-CN"/>
        </w:rPr>
        <w:t>positioning</w:t>
      </w:r>
      <w:r w:rsidR="00C4773F">
        <w:rPr>
          <w:rFonts w:hint="eastAsia"/>
          <w:lang w:eastAsia="zh-CN"/>
        </w:rPr>
        <w:t xml:space="preserve"> to </w:t>
      </w:r>
      <w:r w:rsidR="00866414">
        <w:rPr>
          <w:color w:val="auto"/>
          <w:lang w:val="en-US"/>
        </w:rPr>
        <w:t>reduce latency.</w:t>
      </w:r>
    </w:p>
    <w:p w14:paraId="26505FE4" w14:textId="542952C7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>To en</w:t>
      </w:r>
      <w:r w:rsidR="00035BB3">
        <w:rPr>
          <w:rFonts w:hint="eastAsia"/>
          <w:color w:val="auto"/>
        </w:rPr>
        <w:t>hanc</w:t>
      </w:r>
      <w:r w:rsidR="00035BB3"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2B32CA">
        <w:rPr>
          <w:color w:val="auto"/>
        </w:rPr>
        <w:t>t</w:t>
      </w:r>
      <w:r w:rsidR="002B32CA" w:rsidRPr="00570ADD">
        <w:rPr>
          <w:rFonts w:hint="eastAsia"/>
          <w:color w:val="auto"/>
        </w:rPr>
        <w:t xml:space="preserve">riggered </w:t>
      </w:r>
      <w:r w:rsidR="002B32CA">
        <w:rPr>
          <w:color w:val="auto"/>
        </w:rPr>
        <w:t>l</w:t>
      </w:r>
      <w:r w:rsidR="002B32CA" w:rsidRPr="00570ADD">
        <w:rPr>
          <w:rFonts w:hint="eastAsia"/>
          <w:color w:val="auto"/>
        </w:rPr>
        <w:t xml:space="preserve">ocation </w:t>
      </w:r>
      <w:r w:rsidR="002B32CA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 w:rsidR="00835B18">
        <w:rPr>
          <w:rFonts w:hint="eastAsia"/>
          <w:color w:val="auto"/>
          <w:lang w:eastAsia="zh-CN"/>
        </w:rPr>
        <w:t>:</w:t>
      </w:r>
    </w:p>
    <w:p w14:paraId="15747789" w14:textId="72CD2146" w:rsidR="0035021D" w:rsidRPr="0035021D" w:rsidRDefault="0035021D" w:rsidP="00FB48E6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="00E76C2D">
        <w:rPr>
          <w:color w:val="auto"/>
          <w:lang w:val="en-US"/>
        </w:rPr>
        <w:t xml:space="preserve">Potential impact </w:t>
      </w:r>
      <w:r>
        <w:rPr>
          <w:color w:val="auto"/>
          <w:lang w:val="en-US"/>
        </w:rPr>
        <w:t xml:space="preserve">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 w:rsidR="00FB42FB">
        <w:rPr>
          <w:rFonts w:hint="eastAsia"/>
          <w:color w:val="auto"/>
          <w:lang w:val="en-US" w:eastAsia="zh-CN"/>
        </w:rPr>
        <w:t>AMF/</w:t>
      </w:r>
      <w:r w:rsidR="00FB42FB">
        <w:rPr>
          <w:color w:val="auto"/>
          <w:lang w:val="en-US" w:eastAsia="zh-CN"/>
        </w:rPr>
        <w:t xml:space="preserve">UDM/UDR/GMLC/LMF to </w:t>
      </w:r>
      <w:r w:rsidR="000918C6">
        <w:rPr>
          <w:color w:val="auto"/>
          <w:lang w:val="en-US" w:eastAsia="zh-CN"/>
        </w:rPr>
        <w:t xml:space="preserve">support </w:t>
      </w:r>
      <w:r w:rsidR="00FB42FB"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0DFDFD14" w14:textId="76DC3DB1" w:rsidR="00570ADD" w:rsidRDefault="00570ADD" w:rsidP="00570ADD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 w:rsidR="00035BB3"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low power and/or high accuracy positioning</w:t>
      </w:r>
      <w:r w:rsidR="00835B18">
        <w:rPr>
          <w:rFonts w:hint="eastAsia"/>
          <w:color w:val="auto"/>
          <w:lang w:eastAsia="zh-CN"/>
        </w:rPr>
        <w:t>:</w:t>
      </w:r>
    </w:p>
    <w:p w14:paraId="7A37AB27" w14:textId="729A234A" w:rsidR="00DD4ADA" w:rsidRPr="00DD4ADA" w:rsidRDefault="00DD4ADA" w:rsidP="00DD4ADA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Impact to </w:t>
      </w:r>
      <w:r>
        <w:rPr>
          <w:rFonts w:hint="eastAsia"/>
          <w:color w:val="auto"/>
          <w:lang w:val="en-US" w:eastAsia="zh-CN"/>
        </w:rPr>
        <w:t>the</w:t>
      </w:r>
      <w:r>
        <w:rPr>
          <w:color w:val="auto"/>
          <w:lang w:val="en-US"/>
        </w:rPr>
        <w:t xml:space="preserve"> </w:t>
      </w:r>
      <w:r>
        <w:rPr>
          <w:rFonts w:hint="eastAsia"/>
          <w:color w:val="auto"/>
          <w:lang w:val="en-US" w:eastAsia="zh-CN"/>
        </w:rPr>
        <w:t>AMF/</w:t>
      </w:r>
      <w:r>
        <w:rPr>
          <w:color w:val="auto"/>
          <w:lang w:val="en-US" w:eastAsia="zh-CN"/>
        </w:rPr>
        <w:t>UDM/UDR/GMLC/LMF to support</w:t>
      </w:r>
      <w:r w:rsidRPr="00DD4ADA">
        <w:t xml:space="preserve"> </w:t>
      </w:r>
      <w:r>
        <w:t>LPHAP indication</w:t>
      </w:r>
      <w:r>
        <w:rPr>
          <w:color w:val="auto"/>
          <w:lang w:val="en-US"/>
        </w:rPr>
        <w:t>.</w:t>
      </w:r>
    </w:p>
    <w:p w14:paraId="7D3D1501" w14:textId="77777777" w:rsidR="00B80A61" w:rsidRDefault="00B80A61" w:rsidP="00B80A61">
      <w:pPr>
        <w:rPr>
          <w:b/>
          <w:bCs/>
        </w:rPr>
      </w:pPr>
      <w:r>
        <w:rPr>
          <w:b/>
          <w:bCs/>
        </w:rPr>
        <w:t>CT</w:t>
      </w:r>
      <w:r>
        <w:rPr>
          <w:rFonts w:hint="eastAsia"/>
          <w:b/>
          <w:bCs/>
          <w:lang w:eastAsia="zh-CN"/>
        </w:rPr>
        <w:t>1</w:t>
      </w:r>
      <w:r>
        <w:rPr>
          <w:b/>
          <w:bCs/>
        </w:rPr>
        <w:t>:</w:t>
      </w:r>
    </w:p>
    <w:p w14:paraId="2B5BCCBD" w14:textId="77777777" w:rsidR="00B80A61" w:rsidRPr="00E60E69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7BCA3CCF" w14:textId="5DCC5B92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transfer UP </w:t>
      </w:r>
      <w:r w:rsidR="005820A0">
        <w:rPr>
          <w:color w:val="auto"/>
          <w:lang w:eastAsia="zh-CN"/>
        </w:rPr>
        <w:t xml:space="preserve">positioning address and security related </w:t>
      </w:r>
      <w:r>
        <w:rPr>
          <w:color w:val="auto"/>
          <w:lang w:val="en-US"/>
        </w:rPr>
        <w:t>information to UE;</w:t>
      </w:r>
    </w:p>
    <w:p w14:paraId="43C57295" w14:textId="77777777" w:rsidR="00B80A61" w:rsidRDefault="00B80A61" w:rsidP="00B80A61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user plane connection protocol decision and design;</w:t>
      </w:r>
    </w:p>
    <w:p w14:paraId="08C98637" w14:textId="77777777" w:rsidR="00B80A61" w:rsidRPr="00E60E69" w:rsidRDefault="00B80A61" w:rsidP="00B80A61">
      <w:pPr>
        <w:pStyle w:val="B1"/>
        <w:rPr>
          <w:color w:val="auto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</w:rPr>
        <w:t xml:space="preserve">For support of </w:t>
      </w:r>
      <w:r w:rsidRPr="001F01A6">
        <w:rPr>
          <w:rFonts w:hint="eastAsia"/>
          <w:color w:val="auto"/>
        </w:rPr>
        <w:t>Positioning Reference Units</w:t>
      </w:r>
      <w:r>
        <w:rPr>
          <w:rFonts w:hint="eastAsia"/>
          <w:color w:val="auto"/>
        </w:rPr>
        <w:t>:</w:t>
      </w:r>
    </w:p>
    <w:p w14:paraId="362E956B" w14:textId="77777777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 PRU Registration.</w:t>
      </w:r>
    </w:p>
    <w:p w14:paraId="3426EE82" w14:textId="468AEA70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 xml:space="preserve">For </w:t>
      </w:r>
      <w:r w:rsidRPr="00570ADD">
        <w:rPr>
          <w:color w:val="auto"/>
        </w:rPr>
        <w:t>support of location service continuity in case of UE mobility</w:t>
      </w:r>
      <w:r w:rsidR="00080C10" w:rsidRPr="00080C10">
        <w:rPr>
          <w:rFonts w:hint="eastAsia"/>
          <w:color w:val="auto"/>
          <w:lang w:eastAsia="zh-CN"/>
        </w:rPr>
        <w:t xml:space="preserve"> </w:t>
      </w:r>
      <w:r w:rsidR="00080C10">
        <w:rPr>
          <w:rFonts w:hint="eastAsia"/>
          <w:color w:val="auto"/>
          <w:lang w:eastAsia="zh-CN"/>
        </w:rPr>
        <w:t>between 5GS and EPS</w:t>
      </w:r>
      <w:r>
        <w:rPr>
          <w:rFonts w:hint="eastAsia"/>
          <w:color w:val="auto"/>
          <w:lang w:eastAsia="zh-CN"/>
        </w:rPr>
        <w:t>:</w:t>
      </w:r>
    </w:p>
    <w:p w14:paraId="5498B363" w14:textId="1118FE55" w:rsidR="00B80A61" w:rsidRDefault="00B80A61" w:rsidP="00B80A61">
      <w:pPr>
        <w:pStyle w:val="B2"/>
        <w:rPr>
          <w:color w:val="auto"/>
          <w:lang w:val="en-US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control plane LCS procedure to </w:t>
      </w:r>
      <w:r w:rsidR="00080C10" w:rsidRPr="00080C10">
        <w:rPr>
          <w:color w:val="auto"/>
          <w:lang w:val="en-US"/>
        </w:rPr>
        <w:t>support triggered location event reporting applicable to the target system (e.g. with</w:t>
      </w:r>
      <w:r w:rsidR="00AC6111">
        <w:rPr>
          <w:color w:val="auto"/>
          <w:lang w:val="en-US"/>
        </w:rPr>
        <w:t xml:space="preserve"> </w:t>
      </w:r>
      <w:r w:rsidR="00080C10" w:rsidRPr="00080C10">
        <w:rPr>
          <w:color w:val="auto"/>
          <w:lang w:val="en-US"/>
        </w:rPr>
        <w:t xml:space="preserve">the location </w:t>
      </w:r>
      <w:proofErr w:type="spellStart"/>
      <w:r w:rsidR="00080C10" w:rsidRPr="00080C10">
        <w:rPr>
          <w:color w:val="auto"/>
          <w:lang w:val="en-US"/>
        </w:rPr>
        <w:t>QoS</w:t>
      </w:r>
      <w:proofErr w:type="spellEnd"/>
      <w:r w:rsidR="00080C10" w:rsidRPr="00080C10">
        <w:rPr>
          <w:color w:val="auto"/>
          <w:lang w:val="en-US"/>
        </w:rPr>
        <w:t xml:space="preserve"> applicable to EPS in case of mobility from 5GS to EPS)</w:t>
      </w:r>
      <w:r>
        <w:rPr>
          <w:color w:val="auto"/>
          <w:lang w:val="en-US"/>
        </w:rPr>
        <w:t>.</w:t>
      </w:r>
    </w:p>
    <w:p w14:paraId="0126C5B8" w14:textId="1D737208" w:rsidR="00B80A61" w:rsidRDefault="00B80A61" w:rsidP="00B80A61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AC6111">
        <w:rPr>
          <w:color w:val="auto"/>
        </w:rPr>
        <w:t>t</w:t>
      </w:r>
      <w:r w:rsidR="00AC6111" w:rsidRPr="00570ADD">
        <w:rPr>
          <w:rFonts w:hint="eastAsia"/>
          <w:color w:val="auto"/>
        </w:rPr>
        <w:t xml:space="preserve">riggered </w:t>
      </w:r>
      <w:r w:rsidR="00AC6111">
        <w:rPr>
          <w:color w:val="auto"/>
        </w:rPr>
        <w:t>l</w:t>
      </w:r>
      <w:r w:rsidR="00AC6111" w:rsidRPr="00570ADD">
        <w:rPr>
          <w:rFonts w:hint="eastAsia"/>
          <w:color w:val="auto"/>
        </w:rPr>
        <w:t xml:space="preserve">ocation </w:t>
      </w:r>
      <w:r w:rsidR="00AC6111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47C284DF" w14:textId="56B90D6B" w:rsidR="00EE6286" w:rsidRPr="00B80A61" w:rsidRDefault="00B80A61" w:rsidP="00780C22">
      <w:pPr>
        <w:pStyle w:val="B2"/>
        <w:rPr>
          <w:color w:val="auto"/>
          <w:lang w:val="en-US"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>Potential impact to the control plane LCS procedure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p w14:paraId="7F201882" w14:textId="7EE18C78" w:rsidR="00983EB8" w:rsidRDefault="00983EB8" w:rsidP="00983EB8">
      <w:pPr>
        <w:rPr>
          <w:b/>
          <w:bCs/>
        </w:rPr>
      </w:pPr>
      <w:r>
        <w:rPr>
          <w:b/>
          <w:bCs/>
        </w:rPr>
        <w:t>CT</w:t>
      </w:r>
      <w:r>
        <w:rPr>
          <w:b/>
          <w:bCs/>
          <w:lang w:eastAsia="zh-CN"/>
        </w:rPr>
        <w:t>3</w:t>
      </w:r>
      <w:r>
        <w:rPr>
          <w:b/>
          <w:bCs/>
        </w:rPr>
        <w:t>:</w:t>
      </w:r>
    </w:p>
    <w:p w14:paraId="73617383" w14:textId="77777777" w:rsidR="007565C6" w:rsidRPr="00E60E69" w:rsidRDefault="007565C6" w:rsidP="007565C6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of user plane positioning:</w:t>
      </w:r>
    </w:p>
    <w:p w14:paraId="3239EDB8" w14:textId="3F43995B" w:rsidR="007565C6" w:rsidRDefault="007565C6" w:rsidP="00C2104F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8029D2">
        <w:rPr>
          <w:rFonts w:hint="eastAsia"/>
          <w:color w:val="auto"/>
          <w:lang w:val="en-US" w:eastAsia="zh-CN"/>
        </w:rPr>
        <w:t xml:space="preserve">NEF southbound interface </w:t>
      </w:r>
      <w:r>
        <w:rPr>
          <w:rFonts w:hint="eastAsia"/>
          <w:color w:val="auto"/>
          <w:lang w:val="en-US" w:eastAsia="zh-CN"/>
        </w:rPr>
        <w:t>to</w:t>
      </w:r>
      <w:r>
        <w:rPr>
          <w:color w:val="auto"/>
          <w:lang w:val="en-US" w:eastAsia="zh-CN"/>
        </w:rPr>
        <w:t xml:space="preserve"> deliver AF/LCS client address to UE</w:t>
      </w:r>
      <w:r>
        <w:rPr>
          <w:color w:val="auto"/>
          <w:lang w:eastAsia="zh-CN"/>
        </w:rPr>
        <w:t>.</w:t>
      </w:r>
    </w:p>
    <w:p w14:paraId="091330C0" w14:textId="51EE8168" w:rsidR="00983EB8" w:rsidRPr="00E60E69" w:rsidRDefault="00983EB8" w:rsidP="00983EB8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For support a</w:t>
      </w:r>
      <w:r w:rsidRPr="00E40914">
        <w:rPr>
          <w:color w:val="auto"/>
          <w:lang w:eastAsia="zh-CN"/>
        </w:rPr>
        <w:t>ssistance data provisioning for low power high accuracy GNSS positioning</w:t>
      </w:r>
      <w:r>
        <w:rPr>
          <w:rFonts w:hint="eastAsia"/>
          <w:color w:val="auto"/>
          <w:lang w:eastAsia="zh-CN"/>
        </w:rPr>
        <w:t>:</w:t>
      </w:r>
    </w:p>
    <w:p w14:paraId="6E1E650F" w14:textId="6AE37133" w:rsidR="00497EF7" w:rsidRDefault="00497EF7" w:rsidP="00497EF7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NEF southbound service to expose </w:t>
      </w:r>
      <w:r>
        <w:rPr>
          <w:lang w:eastAsia="zh-CN"/>
        </w:rPr>
        <w:t>GNSS assistance data</w:t>
      </w:r>
      <w:r w:rsidR="00701E6C">
        <w:rPr>
          <w:rFonts w:hint="eastAsia"/>
          <w:lang w:eastAsia="zh-CN"/>
        </w:rPr>
        <w:t>;</w:t>
      </w:r>
    </w:p>
    <w:p w14:paraId="7334C6E9" w14:textId="1200A5AC" w:rsidR="006A588D" w:rsidRDefault="006A588D" w:rsidP="006A588D">
      <w:pPr>
        <w:pStyle w:val="B2"/>
        <w:rPr>
          <w:lang w:eastAsia="zh-CN"/>
        </w:rPr>
      </w:pPr>
      <w:r w:rsidRPr="001146A2">
        <w:rPr>
          <w:color w:val="auto"/>
          <w:lang w:val="en-US"/>
        </w:rPr>
        <w:lastRenderedPageBreak/>
        <w:t>-</w:t>
      </w:r>
      <w:r w:rsidRPr="001146A2">
        <w:rPr>
          <w:color w:val="auto"/>
          <w:lang w:val="en-US"/>
        </w:rPr>
        <w:tab/>
      </w:r>
      <w:r w:rsidRPr="00E60E69">
        <w:rPr>
          <w:rFonts w:hint="eastAsia"/>
          <w:color w:val="auto"/>
        </w:rPr>
        <w:t>Impact</w:t>
      </w:r>
      <w:r w:rsidR="008D189E">
        <w:rPr>
          <w:color w:val="auto"/>
        </w:rPr>
        <w:t xml:space="preserve"> to</w:t>
      </w:r>
      <w:r>
        <w:rPr>
          <w:color w:val="auto"/>
          <w:lang w:eastAsia="zh-CN"/>
        </w:rPr>
        <w:t xml:space="preserve"> the AF service to expose </w:t>
      </w:r>
      <w:r>
        <w:rPr>
          <w:lang w:eastAsia="zh-CN"/>
        </w:rPr>
        <w:t>GNSS assistance data.</w:t>
      </w:r>
    </w:p>
    <w:p w14:paraId="2AFC0983" w14:textId="24410FE1" w:rsidR="00CA3010" w:rsidRDefault="00CA3010" w:rsidP="00CA3010">
      <w:pPr>
        <w:pStyle w:val="B1"/>
        <w:rPr>
          <w:color w:val="auto"/>
          <w:lang w:eastAsia="zh-CN"/>
        </w:rPr>
      </w:pPr>
      <w:r w:rsidRPr="00E60E69">
        <w:rPr>
          <w:color w:val="auto"/>
        </w:rPr>
        <w:t>-</w:t>
      </w:r>
      <w:r w:rsidRPr="00E60E69">
        <w:rPr>
          <w:color w:val="auto"/>
        </w:rPr>
        <w:tab/>
      </w:r>
      <w:r>
        <w:rPr>
          <w:rFonts w:hint="eastAsia"/>
          <w:color w:val="auto"/>
          <w:lang w:eastAsia="zh-CN"/>
        </w:rPr>
        <w:t>To en</w:t>
      </w:r>
      <w:r>
        <w:rPr>
          <w:rFonts w:hint="eastAsia"/>
          <w:color w:val="auto"/>
        </w:rPr>
        <w:t>hanc</w:t>
      </w:r>
      <w:r>
        <w:rPr>
          <w:rFonts w:hint="eastAsia"/>
          <w:color w:val="auto"/>
          <w:lang w:eastAsia="zh-CN"/>
        </w:rPr>
        <w:t>e</w:t>
      </w:r>
      <w:r w:rsidRPr="00570ADD">
        <w:rPr>
          <w:rFonts w:hint="eastAsia"/>
          <w:color w:val="auto"/>
        </w:rPr>
        <w:t xml:space="preserve"> the </w:t>
      </w:r>
      <w:r w:rsidR="00C409A5">
        <w:rPr>
          <w:color w:val="auto"/>
        </w:rPr>
        <w:t>t</w:t>
      </w:r>
      <w:r w:rsidR="00C409A5" w:rsidRPr="00570ADD">
        <w:rPr>
          <w:rFonts w:hint="eastAsia"/>
          <w:color w:val="auto"/>
        </w:rPr>
        <w:t xml:space="preserve">riggered </w:t>
      </w:r>
      <w:r w:rsidR="00C409A5">
        <w:rPr>
          <w:color w:val="auto"/>
        </w:rPr>
        <w:t>l</w:t>
      </w:r>
      <w:r w:rsidR="00C409A5" w:rsidRPr="00570ADD">
        <w:rPr>
          <w:rFonts w:hint="eastAsia"/>
          <w:color w:val="auto"/>
        </w:rPr>
        <w:t xml:space="preserve">ocation </w:t>
      </w:r>
      <w:r w:rsidR="00C409A5">
        <w:rPr>
          <w:color w:val="auto"/>
        </w:rPr>
        <w:t xml:space="preserve">reporting </w:t>
      </w:r>
      <w:r w:rsidRPr="00570ADD">
        <w:rPr>
          <w:rFonts w:hint="eastAsia"/>
          <w:color w:val="auto"/>
        </w:rPr>
        <w:t>for UE power saving purpose</w:t>
      </w:r>
      <w:r>
        <w:rPr>
          <w:rFonts w:hint="eastAsia"/>
          <w:color w:val="auto"/>
          <w:lang w:eastAsia="zh-CN"/>
        </w:rPr>
        <w:t>:</w:t>
      </w:r>
    </w:p>
    <w:p w14:paraId="664A0A19" w14:textId="1444A23C" w:rsidR="00085D9F" w:rsidRDefault="00CA3010" w:rsidP="00994943">
      <w:pPr>
        <w:pStyle w:val="B2"/>
        <w:rPr>
          <w:color w:val="auto"/>
          <w:lang w:eastAsia="zh-CN"/>
        </w:rPr>
      </w:pPr>
      <w:r w:rsidRPr="001146A2">
        <w:rPr>
          <w:color w:val="auto"/>
          <w:lang w:val="en-US"/>
        </w:rPr>
        <w:t>-</w:t>
      </w:r>
      <w:r w:rsidRPr="001146A2">
        <w:rPr>
          <w:color w:val="auto"/>
          <w:lang w:val="en-US"/>
        </w:rPr>
        <w:tab/>
      </w:r>
      <w:r>
        <w:rPr>
          <w:color w:val="auto"/>
          <w:lang w:val="en-US"/>
        </w:rPr>
        <w:t xml:space="preserve">Potential impact to the </w:t>
      </w:r>
      <w:r w:rsidR="00634274">
        <w:rPr>
          <w:color w:val="auto"/>
          <w:lang w:val="en-US"/>
        </w:rPr>
        <w:t>NEF southbound</w:t>
      </w:r>
      <w:r>
        <w:rPr>
          <w:color w:val="auto"/>
          <w:lang w:val="en-US"/>
        </w:rPr>
        <w:t xml:space="preserve"> to support</w:t>
      </w:r>
      <w:r>
        <w:rPr>
          <w:color w:val="auto"/>
          <w:lang w:val="en-US" w:eastAsia="zh-CN"/>
        </w:rPr>
        <w:t xml:space="preserve"> </w:t>
      </w:r>
      <w:r w:rsidRPr="00E71C85">
        <w:rPr>
          <w:lang w:eastAsia="zh-CN"/>
        </w:rPr>
        <w:t>event report allowed area</w:t>
      </w:r>
      <w:r>
        <w:rPr>
          <w:color w:val="auto"/>
          <w:lang w:val="en-US"/>
        </w:rPr>
        <w:t>.</w:t>
      </w:r>
    </w:p>
    <w:bookmarkEnd w:id="0"/>
    <w:bookmarkEnd w:id="1"/>
    <w:p w14:paraId="525168D3" w14:textId="77777777" w:rsidR="00474FEB" w:rsidRPr="006C2E80" w:rsidRDefault="00474FEB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30F8C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D83939C" w:rsidR="00D30F8C" w:rsidRPr="00E65976" w:rsidRDefault="0032227C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4" w:type="dxa"/>
          </w:tcPr>
          <w:p w14:paraId="43E70D9D" w14:textId="482483E4" w:rsidR="00D30F8C" w:rsidRPr="00E65976" w:rsidRDefault="0032227C" w:rsidP="00FA3B8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FA3B87"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.abc</w:t>
            </w:r>
          </w:p>
        </w:tc>
        <w:tc>
          <w:tcPr>
            <w:tcW w:w="2409" w:type="dxa"/>
          </w:tcPr>
          <w:p w14:paraId="12022B30" w14:textId="44EEEA25" w:rsidR="00D30F8C" w:rsidRPr="00E65976" w:rsidRDefault="00042997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5G System; User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lane Location Services (LCS) protocols and procedures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629FEEF4" w14:textId="7091A7D7" w:rsidR="002E3A51" w:rsidRPr="00E40914" w:rsidRDefault="002E3A51" w:rsidP="002E3A51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CT#10</w:t>
            </w:r>
            <w:r w:rsidR="0032227C">
              <w:rPr>
                <w:rFonts w:hint="eastAsia"/>
                <w:lang w:eastAsia="zh-CN"/>
              </w:rPr>
              <w:t>0</w:t>
            </w:r>
          </w:p>
          <w:p w14:paraId="783F7A2B" w14:textId="0C2FB402" w:rsidR="00D30F8C" w:rsidRPr="00E65976" w:rsidRDefault="002E3A51" w:rsidP="002E3A51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Pr="00E65976">
              <w:rPr>
                <w:rFonts w:ascii="Times New Roman" w:hAnsi="Times New Roman" w:hint="eastAsia"/>
                <w:sz w:val="20"/>
                <w:lang w:eastAsia="zh-CN"/>
              </w:rPr>
              <w:t>Jun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1074" w:type="dxa"/>
          </w:tcPr>
          <w:p w14:paraId="73CE7E8A" w14:textId="2205B2F3" w:rsidR="00366B3E" w:rsidRPr="00E40914" w:rsidRDefault="00366B3E" w:rsidP="00366B3E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63ECA7E" w14:textId="4FAED2B1" w:rsidR="00D30F8C" w:rsidRPr="00E65976" w:rsidRDefault="00366B3E" w:rsidP="00DB326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65976">
              <w:rPr>
                <w:rFonts w:ascii="Times New Roman" w:hAnsi="Times New Roman"/>
                <w:sz w:val="20"/>
                <w:lang w:eastAsia="zh-CN"/>
              </w:rPr>
              <w:t>(</w:t>
            </w:r>
            <w:r w:rsidR="00DB3268">
              <w:rPr>
                <w:rFonts w:ascii="Times New Roman" w:hAnsi="Times New Roman" w:hint="eastAsia"/>
                <w:sz w:val="20"/>
                <w:lang w:eastAsia="zh-CN"/>
              </w:rPr>
              <w:t>Dec</w:t>
            </w:r>
            <w:r w:rsidRPr="00E65976">
              <w:rPr>
                <w:rFonts w:ascii="Times New Roman" w:hAnsi="Times New Roman"/>
                <w:sz w:val="20"/>
                <w:lang w:eastAsia="zh-CN"/>
              </w:rPr>
              <w:t>. 2023)</w:t>
            </w:r>
          </w:p>
        </w:tc>
        <w:tc>
          <w:tcPr>
            <w:tcW w:w="2186" w:type="dxa"/>
          </w:tcPr>
          <w:p w14:paraId="6CDE264C" w14:textId="77777777" w:rsidR="00D30F8C" w:rsidRDefault="00117D39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CF7888">
              <w:rPr>
                <w:rFonts w:ascii="Times New Roman" w:hAnsi="Times New Roman"/>
                <w:sz w:val="20"/>
                <w:lang w:eastAsia="zh-CN"/>
              </w:rPr>
              <w:t>CT</w:t>
            </w:r>
            <w:r w:rsidRPr="00CF7888"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Pr="00CF7888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  <w:p w14:paraId="21702095" w14:textId="77777777" w:rsidR="00C100DE" w:rsidRDefault="00C100DE" w:rsidP="00D30F8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  <w:p w14:paraId="4AA64E73" w14:textId="77777777" w:rsidR="001D201D" w:rsidRDefault="001D201D" w:rsidP="001D201D">
            <w:pPr>
              <w:pStyle w:val="TAL"/>
              <w:rPr>
                <w:rFonts w:ascii="Times New Roman" w:hAnsi="Times New Roman"/>
                <w:color w:val="auto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Zhao, </w:t>
            </w:r>
            <w:proofErr w:type="spellStart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>Xiaoxue</w:t>
            </w:r>
            <w:proofErr w:type="spellEnd"/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, </w:t>
            </w:r>
          </w:p>
          <w:p w14:paraId="21EB1BD1" w14:textId="691C7102" w:rsidR="00C100DE" w:rsidRPr="00E65976" w:rsidRDefault="001D201D" w:rsidP="001D201D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1D048A">
              <w:rPr>
                <w:rFonts w:ascii="Times New Roman" w:hAnsi="Times New Roman"/>
                <w:color w:val="auto"/>
                <w:sz w:val="20"/>
                <w:lang w:eastAsia="zh-CN"/>
              </w:rPr>
              <w:t xml:space="preserve">CATT, </w:t>
            </w:r>
            <w:hyperlink r:id="rId12" w:history="1">
              <w:r w:rsidRPr="00BF6597">
                <w:rPr>
                  <w:rStyle w:val="a6"/>
                  <w:rFonts w:ascii="Times New Roman" w:hAnsi="Times New Roman"/>
                  <w:sz w:val="20"/>
                  <w:lang w:eastAsia="zh-CN"/>
                </w:rPr>
                <w:t>zhaoxiaoxue@cictmobile.com</w:t>
              </w:r>
            </w:hyperlink>
          </w:p>
        </w:tc>
      </w:tr>
    </w:tbl>
    <w:p w14:paraId="47719707" w14:textId="77777777" w:rsidR="00683A6E" w:rsidRDefault="00683A6E" w:rsidP="006C2E80">
      <w:pPr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6E" w:rsidRPr="00C50F7C" w14:paraId="549115BB" w14:textId="77777777" w:rsidTr="000F397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4170CB" w14:textId="77777777" w:rsidR="00683A6E" w:rsidRPr="00C50F7C" w:rsidRDefault="00683A6E" w:rsidP="004221EA">
            <w:pPr>
              <w:pStyle w:val="TAH"/>
              <w:rPr>
                <w:sz w:val="16"/>
                <w:szCs w:val="16"/>
              </w:rPr>
            </w:pPr>
            <w:r w:rsidRPr="004221EA">
              <w:t>Impacted existing TS/TR {One line per specification. Create/delete lines as needed}</w:t>
            </w:r>
          </w:p>
        </w:tc>
      </w:tr>
      <w:tr w:rsidR="00683A6E" w:rsidRPr="00C50F7C" w14:paraId="641DDE17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FB8CAF" w14:textId="77777777" w:rsidR="00683A6E" w:rsidRPr="004221EA" w:rsidRDefault="00683A6E" w:rsidP="004221EA">
            <w:pPr>
              <w:pStyle w:val="TAH"/>
            </w:pPr>
            <w:r w:rsidRPr="004221EA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51090A" w14:textId="77777777" w:rsidR="00683A6E" w:rsidRPr="004221EA" w:rsidRDefault="00683A6E" w:rsidP="004221EA">
            <w:pPr>
              <w:pStyle w:val="TAH"/>
            </w:pPr>
            <w:r w:rsidRPr="004221EA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D49AF3" w14:textId="77777777" w:rsidR="00683A6E" w:rsidRPr="004221EA" w:rsidRDefault="00683A6E" w:rsidP="004221EA">
            <w:pPr>
              <w:pStyle w:val="TAH"/>
            </w:pPr>
            <w:r w:rsidRPr="004221EA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493FB6" w14:textId="77777777" w:rsidR="00683A6E" w:rsidRPr="004221EA" w:rsidRDefault="00683A6E" w:rsidP="004221EA">
            <w:pPr>
              <w:pStyle w:val="TAH"/>
            </w:pPr>
            <w:r w:rsidRPr="004221EA">
              <w:t>Remarks</w:t>
            </w:r>
          </w:p>
        </w:tc>
      </w:tr>
      <w:tr w:rsidR="00E72867" w:rsidRPr="00251D80" w14:paraId="2A4E07D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E024D" w14:textId="01B39A44" w:rsidR="00E72867" w:rsidRPr="00251D80" w:rsidRDefault="00E72867" w:rsidP="000F3978">
            <w:r>
              <w:rPr>
                <w:rFonts w:hint="eastAsia"/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DAFB" w14:textId="1CF97955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7460AB91" w14:textId="77777777" w:rsidR="00E72867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 to support LMF ID for LMF selection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BA2D874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3. Updates to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156C0D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4. Possible impacts on AMF to support PRU</w:t>
            </w:r>
          </w:p>
          <w:p w14:paraId="2831DF9D" w14:textId="77777777" w:rsidR="00E72867" w:rsidRPr="000219E0" w:rsidRDefault="00E72867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>
              <w:rPr>
                <w:rFonts w:ascii="Times New Roman" w:hAnsi="Times New Roman"/>
                <w:sz w:val="20"/>
                <w:lang w:eastAsia="zh-CN"/>
              </w:rPr>
              <w:t>y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Pr="00AF2687">
              <w:rPr>
                <w:rFonts w:ascii="Times New Roman" w:hAnsi="Times New Roman" w:hint="eastAsia"/>
                <w:sz w:val="20"/>
                <w:lang w:eastAsia="zh-CN"/>
              </w:rPr>
              <w:t xml:space="preserve">e.g.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to define new cause and transfer MME ID to GMLC,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notify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information including the </w:t>
            </w:r>
            <w:proofErr w:type="spellStart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, report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handover complete event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, transfer LCS session date, etc.</w:t>
            </w:r>
          </w:p>
          <w:p w14:paraId="280B3E08" w14:textId="1AF176C8" w:rsidR="00E72867" w:rsidRPr="00251D80" w:rsidRDefault="00E72867" w:rsidP="00104CE9">
            <w:r>
              <w:rPr>
                <w:rFonts w:hint="eastAsia"/>
                <w:lang w:eastAsia="zh-CN"/>
              </w:rPr>
              <w:t>6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Updates to support</w:t>
            </w:r>
            <w:r w:rsidRPr="00886C1C">
              <w:rPr>
                <w:rFonts w:hint="eastAsia"/>
                <w:lang w:eastAsia="zh-CN"/>
              </w:rPr>
              <w:t xml:space="preserve"> </w:t>
            </w:r>
            <w:r w:rsidRPr="000219E0">
              <w:rPr>
                <w:rFonts w:hint="eastAsia"/>
                <w:lang w:eastAsia="zh-CN"/>
              </w:rPr>
              <w:t>event report allowed area</w:t>
            </w:r>
            <w:r>
              <w:rPr>
                <w:rFonts w:hint="eastAsia"/>
                <w:lang w:eastAsia="zh-CN"/>
              </w:rPr>
              <w:t xml:space="preserve"> to e</w:t>
            </w:r>
            <w:r w:rsidRPr="00886C1C">
              <w:rPr>
                <w:rFonts w:hint="eastAsia"/>
                <w:lang w:eastAsia="zh-CN"/>
              </w:rPr>
              <w:t xml:space="preserve">nhance the </w:t>
            </w:r>
            <w:r w:rsidR="00104CE9">
              <w:rPr>
                <w:lang w:eastAsia="zh-CN"/>
              </w:rPr>
              <w:t>t</w:t>
            </w:r>
            <w:r w:rsidR="00104CE9" w:rsidRPr="00886C1C">
              <w:rPr>
                <w:rFonts w:hint="eastAsia"/>
                <w:lang w:eastAsia="zh-CN"/>
              </w:rPr>
              <w:t xml:space="preserve">riggered </w:t>
            </w:r>
            <w:r w:rsidR="00104CE9">
              <w:rPr>
                <w:lang w:eastAsia="zh-CN"/>
              </w:rPr>
              <w:t>l</w:t>
            </w:r>
            <w:r w:rsidR="00104CE9" w:rsidRPr="00886C1C">
              <w:rPr>
                <w:rFonts w:hint="eastAsia"/>
                <w:lang w:eastAsia="zh-CN"/>
              </w:rPr>
              <w:t>ocation</w:t>
            </w:r>
            <w:r w:rsidR="00104CE9">
              <w:rPr>
                <w:lang w:eastAsia="zh-CN"/>
              </w:rPr>
              <w:t xml:space="preserve"> reporting</w:t>
            </w:r>
            <w:r w:rsidR="00104CE9" w:rsidRPr="00886C1C">
              <w:rPr>
                <w:rFonts w:hint="eastAsia"/>
                <w:lang w:eastAsia="zh-CN"/>
              </w:rPr>
              <w:t xml:space="preserve"> </w:t>
            </w:r>
            <w:r w:rsidRPr="00886C1C">
              <w:rPr>
                <w:rFonts w:hint="eastAsia"/>
                <w:lang w:eastAsia="zh-CN"/>
              </w:rPr>
              <w:t>for UE power saving purpose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EF16" w14:textId="21B04473" w:rsidR="00E72867" w:rsidRPr="00E40914" w:rsidRDefault="00E72867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578EA0" w14:textId="023EA7FB" w:rsidR="00E72867" w:rsidRPr="00251D80" w:rsidRDefault="00E72867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622D" w14:textId="069F94C6" w:rsidR="00E72867" w:rsidRPr="00251D80" w:rsidRDefault="00E72867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78A01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162F" w14:textId="06C29BF6" w:rsidR="006B3ED5" w:rsidRPr="00251D80" w:rsidRDefault="006B3ED5" w:rsidP="000F3978">
            <w:r>
              <w:rPr>
                <w:rFonts w:hint="eastAsia"/>
                <w:lang w:eastAsia="zh-CN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6B10" w14:textId="726EC039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8636BF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8636BF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8636BF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4BD93FC5" w14:textId="42F2AB6F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47E76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47E76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, e.g. to receive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from LMF directly</w:t>
            </w:r>
            <w:r w:rsidR="00947E76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68704540" w14:textId="071971D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981103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63130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indoor/outdoor indication and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>act as a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new consumer </w:t>
            </w:r>
            <w:r w:rsidR="008823B7">
              <w:rPr>
                <w:rFonts w:ascii="Times New Roman" w:hAnsi="Times New Roman" w:hint="eastAsia"/>
                <w:sz w:val="20"/>
                <w:lang w:eastAsia="zh-CN"/>
              </w:rPr>
              <w:t xml:space="preserve">of </w:t>
            </w:r>
            <w:r w:rsidR="00B522C1">
              <w:rPr>
                <w:rFonts w:ascii="Times New Roman" w:hAnsi="Times New Roman" w:hint="eastAsia"/>
                <w:sz w:val="20"/>
                <w:lang w:eastAsia="zh-CN"/>
              </w:rPr>
              <w:t>NWDAF.</w:t>
            </w:r>
          </w:p>
          <w:p w14:paraId="361D9C8A" w14:textId="33672394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621582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62158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90B3061" w14:textId="193112B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5. 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F1036D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F1036D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F1036D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F1036D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F1036D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D77F7A">
              <w:rPr>
                <w:rFonts w:ascii="Times New Roman" w:hAnsi="Times New Roman" w:hint="eastAsia"/>
                <w:sz w:val="20"/>
                <w:lang w:eastAsia="zh-CN"/>
              </w:rPr>
              <w:t xml:space="preserve"> to receive handover complete event.</w:t>
            </w:r>
          </w:p>
          <w:p w14:paraId="2D4BAF57" w14:textId="56166402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Possible impacts to 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>support reduced latency</w:t>
            </w:r>
            <w:r w:rsidR="00C97C1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="00C97C17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4B9255A0" w14:textId="360F7F2B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7. </w:t>
            </w:r>
            <w:r w:rsidR="00432AE1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>ocation</w:t>
            </w:r>
            <w:r w:rsidR="00585DA0">
              <w:rPr>
                <w:rFonts w:ascii="Times New Roman" w:hAnsi="Times New Roman"/>
                <w:sz w:val="20"/>
                <w:lang w:eastAsia="zh-CN"/>
              </w:rPr>
              <w:t xml:space="preserve"> reporting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32AE1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432A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48AFB056" w14:textId="2687ADB8" w:rsidR="006B3ED5" w:rsidRPr="00251D80" w:rsidRDefault="006B3ED5" w:rsidP="00EC7FFB">
            <w:r w:rsidRPr="000219E0">
              <w:rPr>
                <w:rFonts w:hint="eastAsia"/>
                <w:lang w:eastAsia="zh-CN"/>
              </w:rPr>
              <w:t xml:space="preserve">8. </w:t>
            </w:r>
            <w:r w:rsidRPr="000219E0">
              <w:rPr>
                <w:lang w:eastAsia="zh-CN"/>
              </w:rPr>
              <w:t>Updates to support LPHAP</w:t>
            </w:r>
            <w:r w:rsidR="00EC7FFB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6305" w14:textId="0F16032D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70CB3FA" w14:textId="5A8485D3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4467" w14:textId="591675BA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0886000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7AB" w14:textId="55CB268A" w:rsidR="006B3ED5" w:rsidRDefault="006B3ED5" w:rsidP="000F3978">
            <w:r>
              <w:rPr>
                <w:rFonts w:hint="eastAsia"/>
                <w:lang w:eastAsia="zh-CN"/>
              </w:rPr>
              <w:lastRenderedPageBreak/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1D1C" w14:textId="00422942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="004D258B"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="004D258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 w:rsidR="004D258B"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6EEE579F" w14:textId="5AF95A52" w:rsidR="0091205B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="0091205B"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support </w:t>
            </w:r>
            <w:r w:rsidR="0091205B" w:rsidRPr="006D032A">
              <w:rPr>
                <w:rFonts w:ascii="Times New Roman" w:hAnsi="Times New Roman"/>
                <w:sz w:val="20"/>
                <w:lang w:eastAsia="zh-CN"/>
              </w:rPr>
              <w:t>enhanced positioning architecture for NPN deployment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, e.g. to notify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 xml:space="preserve"> UE location 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 xml:space="preserve">to GMLC </w:t>
            </w:r>
            <w:r w:rsidR="0091205B" w:rsidRPr="006D032A">
              <w:rPr>
                <w:rFonts w:ascii="Times New Roman" w:hAnsi="Times New Roman" w:hint="eastAsia"/>
                <w:sz w:val="20"/>
                <w:lang w:eastAsia="zh-CN"/>
              </w:rPr>
              <w:t>directly</w:t>
            </w:r>
            <w:r w:rsidR="0091205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128D14" w14:textId="63DF982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impacts to support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i</w:t>
            </w:r>
            <w:r w:rsidR="00005AA1" w:rsidRPr="00063130">
              <w:rPr>
                <w:rFonts w:ascii="Times New Roman" w:hAnsi="Times New Roman" w:hint="eastAsia"/>
                <w:sz w:val="20"/>
                <w:lang w:eastAsia="zh-CN"/>
              </w:rPr>
              <w:t xml:space="preserve">nteraction with NWDAF, e.g. 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 xml:space="preserve">to add </w:t>
            </w:r>
            <w:r w:rsidR="00005AA1" w:rsidRPr="000219E0">
              <w:rPr>
                <w:rFonts w:ascii="Times New Roman" w:hAnsi="Times New Roman" w:hint="eastAsia"/>
                <w:sz w:val="20"/>
                <w:lang w:eastAsia="zh-CN"/>
              </w:rPr>
              <w:t>indoor/outdoor indication</w:t>
            </w:r>
            <w:r w:rsidR="00005AA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5BB0478" w14:textId="4EA143E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4. 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Updates to</w:t>
            </w:r>
            <w:r w:rsidR="00F57640" w:rsidRPr="000219E0">
              <w:rPr>
                <w:rFonts w:ascii="Times New Roman" w:hAnsi="Times New Roman"/>
                <w:sz w:val="20"/>
                <w:lang w:eastAsia="zh-CN"/>
              </w:rPr>
              <w:t xml:space="preserve"> support unawareness positioning</w:t>
            </w:r>
            <w:r w:rsidR="00F57640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A73F05" w14:textId="042219CD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5. Updates to support PRU related information</w:t>
            </w:r>
            <w:r w:rsidR="00883D57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5296AF9" w14:textId="76F6CF50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6. 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>Update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="00295BA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support </w:t>
            </w:r>
            <w:r w:rsidR="00295BA8" w:rsidRPr="00AF2687">
              <w:rPr>
                <w:rFonts w:ascii="Times New Roman" w:hAnsi="Times New Roman"/>
                <w:sz w:val="20"/>
                <w:lang w:eastAsia="zh-CN"/>
              </w:rPr>
              <w:t>location service continuit</w:t>
            </w:r>
            <w:r w:rsidR="00295BA8">
              <w:rPr>
                <w:rFonts w:ascii="Times New Roman" w:hAnsi="Times New Roman"/>
                <w:sz w:val="20"/>
                <w:lang w:eastAsia="zh-CN"/>
              </w:rPr>
              <w:t>y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295BA8" w:rsidRPr="00AF2687">
              <w:rPr>
                <w:rFonts w:ascii="Times New Roman" w:hAnsi="Times New Roman" w:hint="eastAsia"/>
                <w:sz w:val="20"/>
                <w:lang w:eastAsia="zh-CN"/>
              </w:rPr>
              <w:t>e.g.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to notify </w:t>
            </w:r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proofErr w:type="spellStart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295BA8">
              <w:rPr>
                <w:rFonts w:ascii="Times New Roman" w:hAnsi="Times New Roman" w:hint="eastAsia"/>
                <w:sz w:val="20"/>
                <w:lang w:eastAsia="zh-CN"/>
              </w:rPr>
              <w:t xml:space="preserve"> for EPS to GMLC</w:t>
            </w:r>
            <w:r w:rsidR="00FD3B62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0F9A93A" w14:textId="177243BE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7. Possible impacts to support verification of UE location for satellite access</w:t>
            </w:r>
            <w:r w:rsidR="002B047E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4DDD695" w14:textId="7A7A1405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8. </w:t>
            </w:r>
            <w:r w:rsidR="00F265E1" w:rsidRPr="000219E0">
              <w:rPr>
                <w:rFonts w:ascii="Times New Roman" w:hAnsi="Times New Roman" w:hint="eastAsia"/>
                <w:sz w:val="20"/>
                <w:lang w:eastAsia="zh-CN"/>
              </w:rPr>
              <w:t>Possible impacts to support reduced latency</w:t>
            </w:r>
            <w:r w:rsidR="00F265E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D7DFB07" w14:textId="73688483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9. </w:t>
            </w:r>
            <w:r w:rsidR="008509F9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8509F9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8509F9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8509F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23E75CB" w14:textId="225CFE57" w:rsidR="006B3ED5" w:rsidRDefault="006B3ED5" w:rsidP="000F3978">
            <w:r w:rsidRPr="000219E0">
              <w:rPr>
                <w:rFonts w:hint="eastAsia"/>
                <w:lang w:eastAsia="zh-CN"/>
              </w:rPr>
              <w:t xml:space="preserve">10. </w:t>
            </w:r>
            <w:r w:rsidR="003B5572" w:rsidRPr="000219E0">
              <w:rPr>
                <w:lang w:eastAsia="zh-CN"/>
              </w:rPr>
              <w:t>Updates to support LPHAP</w:t>
            </w:r>
            <w:r w:rsidR="003B5572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9033" w14:textId="3A5435E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0139A8D8" w14:textId="4BA5379C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0D82" w14:textId="77FB7282" w:rsidR="006B3ED5" w:rsidRDefault="006B3ED5" w:rsidP="000F3978">
            <w:pPr>
              <w:rPr>
                <w:rStyle w:val="ZGSM"/>
              </w:rPr>
            </w:pPr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2B192A51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F789" w14:textId="623D0FD4" w:rsidR="006B3ED5" w:rsidRPr="00251D80" w:rsidRDefault="006B3ED5" w:rsidP="000F3978"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4409" w14:textId="42E4ADDB" w:rsidR="001F1FB4" w:rsidRDefault="007551EB" w:rsidP="001F1FB4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1</w:t>
            </w:r>
            <w:r w:rsidR="001F1FB4">
              <w:rPr>
                <w:rFonts w:ascii="Times New Roman" w:hAnsi="Times New Roman"/>
                <w:sz w:val="20"/>
                <w:lang w:eastAsia="zh-CN"/>
              </w:rPr>
              <w:t>. Updates to support GNSS assistance data for NEF, LMF and Trusted AF information.</w:t>
            </w:r>
          </w:p>
          <w:p w14:paraId="477107D1" w14:textId="59EE7E07" w:rsidR="006B3ED5" w:rsidRPr="00251D80" w:rsidRDefault="007551EB" w:rsidP="001F1FB4">
            <w:r>
              <w:rPr>
                <w:rFonts w:hint="eastAsia"/>
                <w:lang w:eastAsia="zh-CN"/>
              </w:rPr>
              <w:t>2</w:t>
            </w:r>
            <w:r w:rsidR="001F1FB4">
              <w:rPr>
                <w:lang w:eastAsia="zh-CN"/>
              </w:rPr>
              <w:t>. Updates to support PRU related information in LMF profile and LMF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7C4B" w14:textId="40F92016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645B23B" w14:textId="3050CEAD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66BC" w14:textId="5F22A5F0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5AB139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2E1A" w14:textId="4F44BECE" w:rsidR="006B3ED5" w:rsidRPr="00251D80" w:rsidRDefault="006B3ED5" w:rsidP="000F3978">
            <w:r>
              <w:rPr>
                <w:rFonts w:hint="eastAsia"/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DC7" w14:textId="4739E5E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Pos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s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ible impact on UDM service to support LMF ID</w:t>
            </w:r>
            <w:r w:rsidR="004D4C5D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36754613" w14:textId="1FABED9C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7F5A34" w:rsidRPr="000219E0">
              <w:rPr>
                <w:rFonts w:ascii="Times New Roman" w:hAnsi="Times New Roman"/>
                <w:sz w:val="20"/>
                <w:lang w:eastAsia="zh-CN"/>
              </w:rPr>
              <w:t>Updates to support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7F5A34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7F5A34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7F5A34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66EAA2FD" w14:textId="62287EB6" w:rsidR="006B3ED5" w:rsidRPr="001A19B9" w:rsidRDefault="006B3ED5" w:rsidP="000F3978">
            <w:pPr>
              <w:rPr>
                <w:color w:val="C00000"/>
              </w:rPr>
            </w:pPr>
            <w:r w:rsidRPr="000219E0">
              <w:rPr>
                <w:rFonts w:hint="eastAsia"/>
                <w:lang w:eastAsia="zh-CN"/>
              </w:rPr>
              <w:t xml:space="preserve">3. </w:t>
            </w:r>
            <w:r w:rsidR="00FE5229" w:rsidRPr="000219E0">
              <w:rPr>
                <w:lang w:eastAsia="zh-CN"/>
              </w:rPr>
              <w:t>Updates to support LPHAP</w:t>
            </w:r>
            <w:r w:rsidR="00FE522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5A8C" w14:textId="7EADF13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27BB460" w14:textId="720B78AF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B95D" w14:textId="7C566449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6E1344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EDA8" w14:textId="1952354A" w:rsidR="006B3ED5" w:rsidRPr="00251D80" w:rsidRDefault="006B3ED5" w:rsidP="000F3978"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B4A5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2114E1AE" w14:textId="77777777" w:rsidR="003A2252" w:rsidRDefault="003A2252" w:rsidP="003A225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nhance the Triggered Location 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D7949C2" w14:textId="39228B7B" w:rsidR="006B3ED5" w:rsidRPr="00251D80" w:rsidRDefault="003A2252" w:rsidP="003A2252">
            <w:r>
              <w:rPr>
                <w:rFonts w:hint="eastAsia"/>
                <w:lang w:eastAsia="zh-CN"/>
              </w:rPr>
              <w:t>3</w:t>
            </w:r>
            <w:r w:rsidRPr="000219E0">
              <w:rPr>
                <w:rFonts w:hint="eastAsia"/>
                <w:lang w:eastAsia="zh-CN"/>
              </w:rPr>
              <w:t xml:space="preserve">. </w:t>
            </w:r>
            <w:r w:rsidRPr="000219E0">
              <w:rPr>
                <w:lang w:eastAsia="zh-CN"/>
              </w:rPr>
              <w:t>Update</w:t>
            </w:r>
            <w:r>
              <w:rPr>
                <w:rFonts w:hint="eastAsia"/>
                <w:lang w:eastAsia="zh-CN"/>
              </w:rPr>
              <w:t>s</w:t>
            </w:r>
            <w:r w:rsidRPr="000219E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</w:t>
            </w:r>
            <w:r w:rsidRPr="000219E0">
              <w:rPr>
                <w:lang w:eastAsia="zh-CN"/>
              </w:rPr>
              <w:t>support LPHAP indication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FB56" w14:textId="54545E3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510F5764" w14:textId="43AFDC25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6ED8" w14:textId="2F84E937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727CC0BB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5407" w14:textId="18F3ADD6" w:rsidR="006B3ED5" w:rsidRPr="00251D80" w:rsidRDefault="006B3ED5" w:rsidP="000F3978">
            <w:r>
              <w:rPr>
                <w:rFonts w:hint="eastAsia"/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DDB8" w14:textId="77777777" w:rsidR="00431E76" w:rsidRDefault="00431E76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>impact to support LMF ID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5E64923B" w14:textId="17F126EA" w:rsidR="0095248C" w:rsidRDefault="0095248C" w:rsidP="00431E76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Possible </w:t>
            </w:r>
            <w:r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79C45327" w14:textId="2A0D0150" w:rsidR="006B3ED5" w:rsidRPr="00251D80" w:rsidRDefault="0095248C" w:rsidP="00431E76">
            <w:r>
              <w:rPr>
                <w:rFonts w:hint="eastAsia"/>
                <w:lang w:eastAsia="zh-CN"/>
              </w:rPr>
              <w:t>3</w:t>
            </w:r>
            <w:r w:rsidR="00431E76" w:rsidRPr="000219E0">
              <w:rPr>
                <w:rFonts w:hint="eastAsia"/>
                <w:lang w:eastAsia="zh-CN"/>
              </w:rPr>
              <w:t xml:space="preserve">. </w:t>
            </w:r>
            <w:r w:rsidR="00431E76" w:rsidRPr="000219E0">
              <w:rPr>
                <w:lang w:eastAsia="zh-CN"/>
              </w:rPr>
              <w:t>Update</w:t>
            </w:r>
            <w:r w:rsidR="00431E76">
              <w:rPr>
                <w:rFonts w:hint="eastAsia"/>
                <w:lang w:eastAsia="zh-CN"/>
              </w:rPr>
              <w:t>s</w:t>
            </w:r>
            <w:r w:rsidR="00431E76" w:rsidRPr="000219E0">
              <w:rPr>
                <w:lang w:eastAsia="zh-CN"/>
              </w:rPr>
              <w:t xml:space="preserve"> </w:t>
            </w:r>
            <w:r w:rsidR="00431E76">
              <w:rPr>
                <w:rFonts w:hint="eastAsia"/>
                <w:lang w:eastAsia="zh-CN"/>
              </w:rPr>
              <w:t xml:space="preserve">to </w:t>
            </w:r>
            <w:r w:rsidR="00431E76" w:rsidRPr="000219E0">
              <w:rPr>
                <w:lang w:eastAsia="zh-CN"/>
              </w:rPr>
              <w:t>support LPHAP indication</w:t>
            </w:r>
            <w:r w:rsidR="00431E76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5327" w14:textId="47EE23BA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B6EB5C" w14:textId="15DD7D26" w:rsidR="006B3ED5" w:rsidRPr="00251D80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33B7" w14:textId="0E83B622" w:rsidR="006B3ED5" w:rsidRPr="00251D80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E4E59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AA30" w14:textId="6DEEF9DC" w:rsidR="006B3ED5" w:rsidRPr="001450AE" w:rsidRDefault="006B3ED5" w:rsidP="000F3978">
            <w:r>
              <w:rPr>
                <w:rFonts w:hint="eastAsia"/>
                <w:lang w:eastAsia="zh-CN"/>
              </w:rPr>
              <w:t>29.172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EA0" w14:textId="3E90DD0F" w:rsidR="006B3ED5" w:rsidRPr="001450AE" w:rsidRDefault="00F64844" w:rsidP="00412B74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Updates to </w:t>
            </w:r>
            <w:proofErr w:type="spellStart"/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SLg</w:t>
            </w:r>
            <w:proofErr w:type="spellEnd"/>
            <w:r w:rsidR="009840FE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interface to </w:t>
            </w:r>
            <w:r w:rsidR="0060198A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>, e.g. to add ne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w </w:t>
            </w:r>
            <w:r w:rsidR="0060198A">
              <w:rPr>
                <w:rFonts w:ascii="Times New Roman" w:hAnsi="Times New Roman" w:hint="eastAsia"/>
                <w:sz w:val="20"/>
                <w:lang w:eastAsia="zh-CN"/>
              </w:rPr>
              <w:t xml:space="preserve">reject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cause and </w:t>
            </w:r>
            <w:r w:rsidR="00DF4A23">
              <w:rPr>
                <w:rFonts w:ascii="Times New Roman" w:hAnsi="Times New Roman" w:hint="eastAsia"/>
                <w:sz w:val="20"/>
                <w:lang w:eastAsia="zh-CN"/>
              </w:rPr>
              <w:t>AMF ID to cancel LCS session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 xml:space="preserve">, </w:t>
            </w:r>
            <w:r w:rsidR="006B3ED5" w:rsidRPr="000219E0">
              <w:rPr>
                <w:rFonts w:ascii="Times New Roman" w:hAnsi="Times New Roman" w:hint="eastAsia"/>
                <w:sz w:val="20"/>
                <w:lang w:eastAsia="zh-CN"/>
              </w:rPr>
              <w:t>notify GMLC the handover complete state</w:t>
            </w:r>
            <w:r w:rsidR="00840861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7823" w14:textId="22C8A5BB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B86AC22" w14:textId="068AB833" w:rsidR="006B3ED5" w:rsidRPr="001450AE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6A6" w14:textId="5ED60C3F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64BD08B6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7B3F" w14:textId="7B6CA3D3" w:rsidR="006B3ED5" w:rsidRPr="001450AE" w:rsidRDefault="006B3ED5" w:rsidP="000F3978">
            <w:r>
              <w:rPr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1D0" w14:textId="3C99F4F8" w:rsidR="00B50B69" w:rsidRPr="00B50B69" w:rsidRDefault="00B50B69" w:rsidP="00B50B6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Potential impacts to define new common data types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14D7" w14:textId="4C76FA32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7FE3010D" w14:textId="0B693CF7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3D6B" w14:textId="4E67C902" w:rsidR="006B3ED5" w:rsidRPr="001450AE" w:rsidRDefault="006B3ED5" w:rsidP="000F3978">
            <w:r w:rsidRPr="00E40914">
              <w:rPr>
                <w:lang w:eastAsia="zh-CN"/>
              </w:rPr>
              <w:t>CT4 responsibility</w:t>
            </w:r>
          </w:p>
        </w:tc>
      </w:tr>
      <w:tr w:rsidR="006B3ED5" w:rsidRPr="00251D80" w14:paraId="50B3003D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1BF6" w14:textId="3BE4AD47" w:rsidR="006B3ED5" w:rsidRPr="001450AE" w:rsidRDefault="006B3ED5" w:rsidP="000F3978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9126" w14:textId="146B5F5F" w:rsidR="0078006E" w:rsidRPr="001450AE" w:rsidRDefault="0078006E" w:rsidP="0078006E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1E0C" w14:textId="7D3ECE1B" w:rsidR="006B3ED5" w:rsidRDefault="006B3ED5" w:rsidP="00DB3268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7186" w14:textId="4BB2CE78" w:rsidR="006B3ED5" w:rsidRPr="001450AE" w:rsidRDefault="006B3ED5" w:rsidP="000F3978"/>
        </w:tc>
      </w:tr>
      <w:tr w:rsidR="006B3ED5" w:rsidRPr="00251D80" w14:paraId="0E54F23E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06D6" w14:textId="6DDE19C2" w:rsidR="006B3ED5" w:rsidRPr="001450AE" w:rsidRDefault="006B3ED5" w:rsidP="000F3978">
            <w:r>
              <w:rPr>
                <w:rFonts w:hint="eastAsia"/>
                <w:lang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2A5B" w14:textId="7110D302" w:rsidR="00AA6110" w:rsidRDefault="00AA6110" w:rsidP="00AA611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impacts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 to support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>user plane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 positioning, e.g. </w:t>
            </w:r>
            <w:r w:rsidRPr="009A7B6C">
              <w:rPr>
                <w:rFonts w:ascii="Times New Roman" w:hAnsi="Times New Roman" w:hint="eastAsia"/>
                <w:sz w:val="20"/>
                <w:lang w:eastAsia="zh-CN"/>
              </w:rPr>
              <w:t xml:space="preserve">to transfer AF/LCS client address to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UE.</w:t>
            </w:r>
          </w:p>
          <w:p w14:paraId="57A77C0E" w14:textId="0B97571B" w:rsidR="00CB1304" w:rsidRDefault="00AA6110" w:rsidP="004D1049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 w:rsidR="004D1049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6B3ED5" w:rsidRPr="004D1049">
              <w:rPr>
                <w:rFonts w:ascii="Times New Roman" w:hAnsi="Times New Roman"/>
                <w:sz w:val="20"/>
                <w:lang w:eastAsia="zh-CN"/>
              </w:rPr>
              <w:t xml:space="preserve">Updates to support 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>a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ssistance data provisioning for low power high accuracy GNSS positioning</w:t>
            </w:r>
            <w:r w:rsidR="00CB1304" w:rsidRPr="004D1049">
              <w:rPr>
                <w:rFonts w:ascii="Times New Roman" w:hAnsi="Times New Roman" w:hint="eastAsia"/>
                <w:sz w:val="20"/>
                <w:lang w:eastAsia="zh-CN"/>
              </w:rPr>
              <w:t xml:space="preserve">, e.g. to expose </w:t>
            </w:r>
            <w:r w:rsidR="00CB1304" w:rsidRPr="004D1049">
              <w:rPr>
                <w:rFonts w:ascii="Times New Roman" w:hAnsi="Times New Roman"/>
                <w:sz w:val="20"/>
                <w:lang w:eastAsia="zh-CN"/>
              </w:rPr>
              <w:t>GNSS assistance data</w:t>
            </w:r>
          </w:p>
          <w:p w14:paraId="3A9C4869" w14:textId="759EF93D" w:rsidR="006B3ED5" w:rsidRPr="001450AE" w:rsidRDefault="00AA6110" w:rsidP="00585DA0">
            <w:pPr>
              <w:pStyle w:val="TAL"/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3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.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</w:t>
            </w:r>
            <w:r w:rsidR="00C35B68" w:rsidRPr="007C0440">
              <w:rPr>
                <w:rFonts w:ascii="Times New Roman" w:hAnsi="Times New Roman" w:hint="eastAsia"/>
                <w:sz w:val="20"/>
                <w:lang w:eastAsia="zh-CN"/>
              </w:rPr>
              <w:t xml:space="preserve">impact </w:t>
            </w:r>
            <w:r w:rsidR="00C35B68" w:rsidRPr="000219E0">
              <w:rPr>
                <w:rFonts w:ascii="Times New Roman" w:hAnsi="Times New Roman"/>
                <w:sz w:val="20"/>
                <w:lang w:eastAsia="zh-CN"/>
              </w:rPr>
              <w:t>to support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C35B68" w:rsidRPr="000219E0">
              <w:rPr>
                <w:rFonts w:ascii="Times New Roman" w:hAnsi="Times New Roman" w:hint="eastAsia"/>
                <w:sz w:val="20"/>
                <w:lang w:eastAsia="zh-CN"/>
              </w:rPr>
              <w:t>event report allowed area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 xml:space="preserve"> to e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nhance the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t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riggered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>l</w:t>
            </w:r>
            <w:r w:rsidR="00585DA0" w:rsidRPr="00886C1C">
              <w:rPr>
                <w:rFonts w:ascii="Times New Roman" w:hAnsi="Times New Roman" w:hint="eastAsia"/>
                <w:sz w:val="20"/>
                <w:lang w:eastAsia="zh-CN"/>
              </w:rPr>
              <w:t xml:space="preserve">ocation </w:t>
            </w:r>
            <w:r w:rsidR="00585DA0">
              <w:rPr>
                <w:rFonts w:ascii="Times New Roman" w:hAnsi="Times New Roman" w:hint="eastAsia"/>
                <w:sz w:val="20"/>
                <w:lang w:eastAsia="zh-CN"/>
              </w:rPr>
              <w:t xml:space="preserve">reporting </w:t>
            </w:r>
            <w:r w:rsidR="00C35B68" w:rsidRPr="00886C1C">
              <w:rPr>
                <w:rFonts w:ascii="Times New Roman" w:hAnsi="Times New Roman" w:hint="eastAsia"/>
                <w:sz w:val="20"/>
                <w:lang w:eastAsia="zh-CN"/>
              </w:rPr>
              <w:t>for UE power saving purpose</w:t>
            </w:r>
            <w:r w:rsidR="00C35B68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5CA5" w14:textId="034EB344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892C9FA" w14:textId="7D3FD96B" w:rsidR="006B3ED5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2987" w14:textId="26D57467" w:rsidR="006B3ED5" w:rsidRPr="001450AE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58AD04AA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1F6" w14:textId="65DF698C" w:rsidR="006B3ED5" w:rsidRPr="00E42564" w:rsidRDefault="006B3ED5" w:rsidP="000F3978">
            <w:r>
              <w:rPr>
                <w:rFonts w:hint="eastAsia"/>
                <w:lang w:eastAsia="zh-CN"/>
              </w:rPr>
              <w:t>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6879" w14:textId="07990336" w:rsidR="006B3ED5" w:rsidRPr="00E42564" w:rsidRDefault="00AF2C87" w:rsidP="00F35230">
            <w:r>
              <w:rPr>
                <w:rFonts w:hint="eastAsia"/>
                <w:lang w:eastAsia="zh-CN"/>
              </w:rPr>
              <w:t xml:space="preserve">Update </w:t>
            </w:r>
            <w:r w:rsidR="006B3ED5" w:rsidRPr="000219E0">
              <w:rPr>
                <w:lang w:eastAsia="zh-CN"/>
              </w:rPr>
              <w:t xml:space="preserve">to </w:t>
            </w:r>
            <w:r w:rsidR="00DB794D">
              <w:rPr>
                <w:rFonts w:hint="eastAsia"/>
                <w:lang w:eastAsia="zh-CN"/>
              </w:rPr>
              <w:t xml:space="preserve">support </w:t>
            </w:r>
            <w:r w:rsidR="006B3ED5" w:rsidRPr="000219E0">
              <w:rPr>
                <w:lang w:eastAsia="zh-CN"/>
              </w:rPr>
              <w:t>expos</w:t>
            </w:r>
            <w:r w:rsidR="00F35230">
              <w:rPr>
                <w:rFonts w:hint="eastAsia"/>
                <w:lang w:eastAsia="zh-CN"/>
              </w:rPr>
              <w:t>ure</w:t>
            </w:r>
            <w:r w:rsidR="006B3ED5" w:rsidRPr="000219E0">
              <w:rPr>
                <w:lang w:eastAsia="zh-CN"/>
              </w:rPr>
              <w:t xml:space="preserve"> GNSS assistance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625" w14:textId="23C738E9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3DECB868" w14:textId="2CDEFBB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E70" w14:textId="18FB9FC3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  <w:tr w:rsidR="006B3ED5" w:rsidRPr="00251D80" w14:paraId="08DE4D4F" w14:textId="77777777" w:rsidTr="000F39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0C4F" w14:textId="3EED7E01" w:rsidR="006B3ED5" w:rsidRPr="00E42564" w:rsidRDefault="006B3ED5" w:rsidP="000F3978">
            <w:r>
              <w:rPr>
                <w:rFonts w:hint="eastAsia"/>
                <w:lang w:eastAsia="zh-CN"/>
              </w:rPr>
              <w:lastRenderedPageBreak/>
              <w:t>24.571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B0EC" w14:textId="420C4466" w:rsidR="006B3ED5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1. </w:t>
            </w:r>
            <w:r w:rsidRPr="00121A88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updates to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>control plane LCS procedure to transfer UP positioning</w:t>
            </w:r>
            <w:r w:rsidR="0070356A">
              <w:rPr>
                <w:rFonts w:ascii="Times New Roman" w:hAnsi="Times New Roman"/>
                <w:sz w:val="20"/>
                <w:lang w:eastAsia="zh-CN"/>
              </w:rPr>
              <w:t xml:space="preserve"> address and security related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information to UE</w:t>
            </w:r>
            <w:r w:rsidR="00B50CCB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A1B2F4B" w14:textId="54DF4138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2. </w:t>
            </w:r>
            <w:r w:rsidR="00EE2179">
              <w:rPr>
                <w:rFonts w:ascii="Times New Roman" w:hAnsi="Times New Roman" w:hint="eastAsia"/>
                <w:sz w:val="20"/>
                <w:lang w:eastAsia="zh-CN"/>
              </w:rPr>
              <w:t>Updates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to support PRU </w:t>
            </w:r>
            <w:r w:rsidRPr="000219E0">
              <w:rPr>
                <w:rFonts w:ascii="Times New Roman" w:hAnsi="Times New Roman"/>
                <w:sz w:val="20"/>
                <w:lang w:eastAsia="zh-CN"/>
              </w:rPr>
              <w:t>Registration</w:t>
            </w:r>
            <w:r w:rsidR="00315839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</w:p>
          <w:p w14:paraId="1FF216C2" w14:textId="6BA8CFD9" w:rsidR="006B3ED5" w:rsidRPr="000219E0" w:rsidRDefault="006B3ED5" w:rsidP="000F397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 xml:space="preserve">3. 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Possible update to </w:t>
            </w:r>
            <w:r w:rsidR="00EA5E55" w:rsidRPr="000219E0">
              <w:rPr>
                <w:rFonts w:ascii="Times New Roman" w:hAnsi="Times New Roman"/>
                <w:sz w:val="20"/>
                <w:lang w:eastAsia="zh-CN"/>
              </w:rPr>
              <w:t>support location service continuity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between 5GS and EPS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, e.g. to notify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the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UE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of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the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location </w:t>
            </w:r>
            <w:proofErr w:type="spellStart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QoS</w:t>
            </w:r>
            <w:proofErr w:type="spellEnd"/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applicable to </w:t>
            </w:r>
            <w:r w:rsidR="00FC72D7">
              <w:rPr>
                <w:rFonts w:ascii="Times New Roman" w:hAnsi="Times New Roman" w:hint="eastAsia"/>
                <w:sz w:val="20"/>
                <w:lang w:eastAsia="zh-CN"/>
              </w:rPr>
              <w:t>EPS</w:t>
            </w:r>
            <w:r w:rsidR="004F68E7">
              <w:rPr>
                <w:rFonts w:ascii="Times New Roman" w:hAnsi="Times New Roman" w:hint="eastAsia"/>
                <w:sz w:val="20"/>
                <w:lang w:eastAsia="zh-CN"/>
              </w:rPr>
              <w:t xml:space="preserve"> in case of mobility from 5GS to EPS</w:t>
            </w:r>
            <w:r w:rsidR="00EA5E55">
              <w:rPr>
                <w:rFonts w:ascii="Times New Roman" w:hAnsi="Times New Roman" w:hint="eastAsia"/>
                <w:sz w:val="20"/>
                <w:lang w:eastAsia="zh-CN"/>
              </w:rPr>
              <w:t>.</w:t>
            </w:r>
            <w:r w:rsidRPr="000219E0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</w:p>
          <w:p w14:paraId="1631F6AA" w14:textId="7D15E302" w:rsidR="006B3ED5" w:rsidRPr="00E42564" w:rsidRDefault="006B3ED5" w:rsidP="0063405A">
            <w:r w:rsidRPr="000219E0">
              <w:rPr>
                <w:rFonts w:hint="eastAsia"/>
                <w:lang w:eastAsia="zh-CN"/>
              </w:rPr>
              <w:t xml:space="preserve">4. </w:t>
            </w:r>
            <w:r w:rsidR="00867D59" w:rsidRPr="000219E0">
              <w:rPr>
                <w:rFonts w:hint="eastAsia"/>
                <w:lang w:eastAsia="zh-CN"/>
              </w:rPr>
              <w:t xml:space="preserve">Possible </w:t>
            </w:r>
            <w:r w:rsidR="0063405A">
              <w:rPr>
                <w:rFonts w:hint="eastAsia"/>
                <w:lang w:eastAsia="zh-CN"/>
              </w:rPr>
              <w:t>update</w:t>
            </w:r>
            <w:r w:rsidR="0063405A" w:rsidRPr="007C0440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lang w:eastAsia="zh-CN"/>
              </w:rPr>
              <w:t>to support</w:t>
            </w:r>
            <w:r w:rsidR="00867D59" w:rsidRPr="00886C1C">
              <w:rPr>
                <w:rFonts w:hint="eastAsia"/>
                <w:lang w:eastAsia="zh-CN"/>
              </w:rPr>
              <w:t xml:space="preserve"> </w:t>
            </w:r>
            <w:r w:rsidR="00867D59" w:rsidRPr="000219E0">
              <w:rPr>
                <w:rFonts w:hint="eastAsia"/>
                <w:lang w:eastAsia="zh-CN"/>
              </w:rPr>
              <w:t>event report allowed area</w:t>
            </w:r>
            <w:r w:rsidR="00867D59">
              <w:rPr>
                <w:rFonts w:hint="eastAsia"/>
                <w:lang w:eastAsia="zh-CN"/>
              </w:rPr>
              <w:t xml:space="preserve"> to e</w:t>
            </w:r>
            <w:r w:rsidR="00867D59" w:rsidRPr="00886C1C">
              <w:rPr>
                <w:rFonts w:hint="eastAsia"/>
                <w:lang w:eastAsia="zh-CN"/>
              </w:rPr>
              <w:t xml:space="preserve">nhance the </w:t>
            </w:r>
            <w:r w:rsidR="00585DA0">
              <w:rPr>
                <w:rFonts w:hint="eastAsia"/>
                <w:lang w:eastAsia="zh-CN"/>
              </w:rPr>
              <w:t>t</w:t>
            </w:r>
            <w:r w:rsidR="00585DA0" w:rsidRPr="00886C1C">
              <w:rPr>
                <w:rFonts w:hint="eastAsia"/>
                <w:lang w:eastAsia="zh-CN"/>
              </w:rPr>
              <w:t xml:space="preserve">riggered </w:t>
            </w:r>
            <w:r w:rsidR="00585DA0">
              <w:rPr>
                <w:rFonts w:hint="eastAsia"/>
                <w:lang w:eastAsia="zh-CN"/>
              </w:rPr>
              <w:t>l</w:t>
            </w:r>
            <w:r w:rsidR="00585DA0" w:rsidRPr="00886C1C">
              <w:rPr>
                <w:rFonts w:hint="eastAsia"/>
                <w:lang w:eastAsia="zh-CN"/>
              </w:rPr>
              <w:t xml:space="preserve">ocation </w:t>
            </w:r>
            <w:r w:rsidR="00585DA0">
              <w:rPr>
                <w:rFonts w:hint="eastAsia"/>
                <w:lang w:eastAsia="zh-CN"/>
              </w:rPr>
              <w:t xml:space="preserve">reporting </w:t>
            </w:r>
            <w:r w:rsidR="00867D59" w:rsidRPr="00886C1C">
              <w:rPr>
                <w:rFonts w:hint="eastAsia"/>
                <w:lang w:eastAsia="zh-CN"/>
              </w:rPr>
              <w:t>for UE power saving purpose</w:t>
            </w:r>
            <w:r w:rsidR="00867D59"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E5B" w14:textId="1C2DE7D5" w:rsidR="006B3ED5" w:rsidRPr="00E40914" w:rsidRDefault="006B3ED5" w:rsidP="000F3978">
            <w:pPr>
              <w:spacing w:after="0"/>
              <w:rPr>
                <w:lang w:eastAsia="zh-CN"/>
              </w:rPr>
            </w:pPr>
            <w:r w:rsidRPr="00E40914">
              <w:rPr>
                <w:lang w:eastAsia="zh-CN"/>
              </w:rPr>
              <w:t>CT#</w:t>
            </w:r>
            <w:r w:rsidR="00DB3268" w:rsidRPr="00E40914">
              <w:rPr>
                <w:lang w:eastAsia="zh-CN"/>
              </w:rPr>
              <w:t>10</w:t>
            </w:r>
            <w:r w:rsidR="00DB3268">
              <w:rPr>
                <w:rFonts w:hint="eastAsia"/>
                <w:lang w:eastAsia="zh-CN"/>
              </w:rPr>
              <w:t>2</w:t>
            </w:r>
          </w:p>
          <w:p w14:paraId="15D08D12" w14:textId="28238C8E" w:rsidR="006B3ED5" w:rsidRPr="00E42564" w:rsidRDefault="006B3ED5" w:rsidP="00DB3268">
            <w:r w:rsidRPr="00E40914">
              <w:rPr>
                <w:lang w:eastAsia="zh-CN"/>
              </w:rPr>
              <w:t>(</w:t>
            </w:r>
            <w:r w:rsidR="00DB3268">
              <w:rPr>
                <w:rFonts w:hint="eastAsia"/>
                <w:lang w:eastAsia="zh-CN"/>
              </w:rPr>
              <w:t>Dec</w:t>
            </w:r>
            <w:r w:rsidRPr="00E40914">
              <w:rPr>
                <w:lang w:eastAsia="zh-CN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BB4C" w14:textId="539E7775" w:rsidR="006B3ED5" w:rsidRPr="00E42564" w:rsidRDefault="006B3ED5" w:rsidP="000F3978">
            <w:r>
              <w:rPr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1</w:t>
            </w:r>
            <w:r w:rsidRPr="00E40914">
              <w:rPr>
                <w:lang w:eastAsia="zh-CN"/>
              </w:rPr>
              <w:t xml:space="preserve"> responsibility</w:t>
            </w:r>
          </w:p>
        </w:tc>
      </w:tr>
    </w:tbl>
    <w:p w14:paraId="1F20F8F8" w14:textId="77777777" w:rsidR="00A7198F" w:rsidRDefault="00A7198F" w:rsidP="006C2E80">
      <w:pPr>
        <w:rPr>
          <w:lang w:eastAsia="zh-CN"/>
        </w:rPr>
      </w:pPr>
    </w:p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5764AC" w14:textId="6DBE40D4" w:rsidR="00366DD1" w:rsidRDefault="006C7F8D" w:rsidP="00366DD1">
      <w:pPr>
        <w:ind w:right="-99"/>
      </w:pPr>
      <w:r>
        <w:t>Wang, Baixiao</w:t>
      </w:r>
      <w:r w:rsidR="00366DD1">
        <w:t>, CATT</w:t>
      </w:r>
      <w:r w:rsidR="0099746D">
        <w:t xml:space="preserve">, </w:t>
      </w:r>
      <w:hyperlink r:id="rId13" w:history="1">
        <w:r w:rsidR="0099746D" w:rsidRPr="001B346B">
          <w:rPr>
            <w:rStyle w:val="a6"/>
          </w:rPr>
          <w:t>wangbaixiao@cictmobile.com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0B768832" w14:textId="77777777" w:rsidR="00160E47" w:rsidRDefault="00160E47" w:rsidP="00160E47">
      <w:pPr>
        <w:spacing w:after="0"/>
        <w:ind w:right="-96"/>
      </w:pPr>
      <w:r>
        <w:t>CT4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1BEF4AF" w:rsidR="00174617" w:rsidRPr="006C2E80" w:rsidRDefault="00697461" w:rsidP="00C94D7D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SA3 (security)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C1B50" w:rsidR="00557B2E" w:rsidRDefault="0036491D" w:rsidP="001C5C86">
            <w:pPr>
              <w:pStyle w:val="TAL"/>
              <w:rPr>
                <w:lang w:eastAsia="zh-CN"/>
              </w:rPr>
            </w:pPr>
            <w:r>
              <w:t>CA</w:t>
            </w:r>
            <w:r>
              <w:rPr>
                <w:rFonts w:hint="eastAsia"/>
                <w:lang w:eastAsia="zh-CN"/>
              </w:rPr>
              <w:t>TT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2BC993" w:rsidR="0048267C" w:rsidRDefault="00C51948" w:rsidP="00E849C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83FD52B" w:rsidR="0048267C" w:rsidRDefault="00D94261" w:rsidP="00563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563B2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Telecom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95F0B17" w:rsidR="0048267C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66C90ACD" w:rsidR="0002531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E849C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4B2A40B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E849C6" w14:paraId="2E64A05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41274" w14:textId="2C1156D2" w:rsidR="00E849C6" w:rsidRDefault="00C5194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FA3B87" w14:paraId="68CC57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97134E" w14:textId="11A7E561" w:rsidR="00FA3B87" w:rsidRDefault="00FA3B8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FA3B87" w14:paraId="7260F0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C067F4" w14:textId="71177C3F" w:rsidR="00FA3B87" w:rsidRDefault="00FA3B87" w:rsidP="001C5C86">
            <w:pPr>
              <w:pStyle w:val="TAL"/>
              <w:rPr>
                <w:lang w:eastAsia="zh-CN"/>
              </w:rPr>
            </w:pPr>
            <w:r w:rsidRPr="00BA2104">
              <w:t>Nokia Shanghai Bell</w:t>
            </w:r>
          </w:p>
        </w:tc>
      </w:tr>
      <w:tr w:rsidR="00FA3B87" w14:paraId="73FB78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F292EE" w14:textId="0F0377D6" w:rsidR="00FA3B87" w:rsidRDefault="00925CD8" w:rsidP="001C5C86">
            <w:pPr>
              <w:pStyle w:val="TAL"/>
              <w:rPr>
                <w:lang w:eastAsia="zh-CN"/>
              </w:rPr>
            </w:pPr>
            <w:bookmarkStart w:id="2" w:name="_GoBack"/>
            <w:r>
              <w:rPr>
                <w:rFonts w:hint="eastAsia"/>
                <w:lang w:eastAsia="zh-CN"/>
              </w:rPr>
              <w:t>v</w:t>
            </w:r>
            <w:r w:rsidR="001014F0">
              <w:rPr>
                <w:rFonts w:hint="eastAsia"/>
                <w:lang w:eastAsia="zh-CN"/>
              </w:rPr>
              <w:t>ivo</w:t>
            </w:r>
            <w:bookmarkEnd w:id="2"/>
          </w:p>
        </w:tc>
      </w:tr>
      <w:tr w:rsidR="00FA3B87" w14:paraId="25FB84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41D7AB" w14:textId="0A1B53CA" w:rsidR="00FA3B87" w:rsidRDefault="00FA3B87" w:rsidP="001C5C86">
            <w:pPr>
              <w:pStyle w:val="TAL"/>
              <w:rPr>
                <w:lang w:eastAsia="zh-CN"/>
              </w:rPr>
            </w:pPr>
          </w:p>
        </w:tc>
      </w:tr>
      <w:tr w:rsidR="00FA3B87" w14:paraId="19A467C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5D2014" w14:textId="064F26F3" w:rsidR="00FA3B87" w:rsidRDefault="00FA3B87" w:rsidP="001C5C86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D956DC" w14:textId="77777777" w:rsidR="00E46A6E" w:rsidRDefault="00E46A6E">
      <w:r>
        <w:separator/>
      </w:r>
    </w:p>
  </w:endnote>
  <w:endnote w:type="continuationSeparator" w:id="0">
    <w:p w14:paraId="604D371A" w14:textId="77777777" w:rsidR="00E46A6E" w:rsidRDefault="00E46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7AA848" w14:textId="77777777" w:rsidR="00E46A6E" w:rsidRDefault="00E46A6E">
      <w:r>
        <w:separator/>
      </w:r>
    </w:p>
  </w:footnote>
  <w:footnote w:type="continuationSeparator" w:id="0">
    <w:p w14:paraId="42D58CDF" w14:textId="77777777" w:rsidR="00E46A6E" w:rsidRDefault="00E46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F9"/>
    <w:multiLevelType w:val="hybridMultilevel"/>
    <w:tmpl w:val="38FA5D3E"/>
    <w:lvl w:ilvl="0" w:tplc="CE72942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5AA1"/>
    <w:rsid w:val="00006EF7"/>
    <w:rsid w:val="00011074"/>
    <w:rsid w:val="0001220A"/>
    <w:rsid w:val="000132D1"/>
    <w:rsid w:val="00015BB1"/>
    <w:rsid w:val="00016612"/>
    <w:rsid w:val="00016C4A"/>
    <w:rsid w:val="00016E0A"/>
    <w:rsid w:val="000205C5"/>
    <w:rsid w:val="00020E82"/>
    <w:rsid w:val="000219E0"/>
    <w:rsid w:val="00025316"/>
    <w:rsid w:val="00026699"/>
    <w:rsid w:val="00035BB3"/>
    <w:rsid w:val="00037C06"/>
    <w:rsid w:val="000428B4"/>
    <w:rsid w:val="00042997"/>
    <w:rsid w:val="00044DAE"/>
    <w:rsid w:val="00052BF8"/>
    <w:rsid w:val="00054FAE"/>
    <w:rsid w:val="00057116"/>
    <w:rsid w:val="00061170"/>
    <w:rsid w:val="00061779"/>
    <w:rsid w:val="00063130"/>
    <w:rsid w:val="00064CB2"/>
    <w:rsid w:val="00065E66"/>
    <w:rsid w:val="00066954"/>
    <w:rsid w:val="00067741"/>
    <w:rsid w:val="00067998"/>
    <w:rsid w:val="00072A56"/>
    <w:rsid w:val="00074276"/>
    <w:rsid w:val="00080C10"/>
    <w:rsid w:val="00082CCB"/>
    <w:rsid w:val="0008335A"/>
    <w:rsid w:val="00084BEB"/>
    <w:rsid w:val="00085D9F"/>
    <w:rsid w:val="000918C6"/>
    <w:rsid w:val="000A3125"/>
    <w:rsid w:val="000A5C6D"/>
    <w:rsid w:val="000B0519"/>
    <w:rsid w:val="000B06B6"/>
    <w:rsid w:val="000B1ABD"/>
    <w:rsid w:val="000B396C"/>
    <w:rsid w:val="000B61FD"/>
    <w:rsid w:val="000C0BF7"/>
    <w:rsid w:val="000C5FE3"/>
    <w:rsid w:val="000C6B12"/>
    <w:rsid w:val="000C73C6"/>
    <w:rsid w:val="000D122A"/>
    <w:rsid w:val="000D2277"/>
    <w:rsid w:val="000D24D1"/>
    <w:rsid w:val="000E4ABE"/>
    <w:rsid w:val="000E55AD"/>
    <w:rsid w:val="000E630D"/>
    <w:rsid w:val="000E76A4"/>
    <w:rsid w:val="000F3327"/>
    <w:rsid w:val="000F685D"/>
    <w:rsid w:val="001001BD"/>
    <w:rsid w:val="001014F0"/>
    <w:rsid w:val="00102222"/>
    <w:rsid w:val="00103350"/>
    <w:rsid w:val="00104CE9"/>
    <w:rsid w:val="001063A4"/>
    <w:rsid w:val="00116E7F"/>
    <w:rsid w:val="00117D39"/>
    <w:rsid w:val="00120541"/>
    <w:rsid w:val="001211F3"/>
    <w:rsid w:val="0012128C"/>
    <w:rsid w:val="00121A88"/>
    <w:rsid w:val="001272DE"/>
    <w:rsid w:val="00127B5D"/>
    <w:rsid w:val="0013187A"/>
    <w:rsid w:val="00133B51"/>
    <w:rsid w:val="00144A81"/>
    <w:rsid w:val="00154889"/>
    <w:rsid w:val="00160E47"/>
    <w:rsid w:val="0016586C"/>
    <w:rsid w:val="00167B24"/>
    <w:rsid w:val="00171910"/>
    <w:rsid w:val="00171925"/>
    <w:rsid w:val="00173998"/>
    <w:rsid w:val="00174617"/>
    <w:rsid w:val="001759A7"/>
    <w:rsid w:val="0019329F"/>
    <w:rsid w:val="00195613"/>
    <w:rsid w:val="001A4192"/>
    <w:rsid w:val="001A6FAB"/>
    <w:rsid w:val="001A7910"/>
    <w:rsid w:val="001C15F6"/>
    <w:rsid w:val="001C2D8A"/>
    <w:rsid w:val="001C2E37"/>
    <w:rsid w:val="001C5C86"/>
    <w:rsid w:val="001C692B"/>
    <w:rsid w:val="001C718D"/>
    <w:rsid w:val="001D201D"/>
    <w:rsid w:val="001D341A"/>
    <w:rsid w:val="001E14C4"/>
    <w:rsid w:val="001E3663"/>
    <w:rsid w:val="001E3B4B"/>
    <w:rsid w:val="001F01A6"/>
    <w:rsid w:val="001F1FB4"/>
    <w:rsid w:val="001F7D5F"/>
    <w:rsid w:val="001F7EB4"/>
    <w:rsid w:val="002000C2"/>
    <w:rsid w:val="00205F25"/>
    <w:rsid w:val="00221B1E"/>
    <w:rsid w:val="00225CF9"/>
    <w:rsid w:val="00227D26"/>
    <w:rsid w:val="002344A1"/>
    <w:rsid w:val="002368AD"/>
    <w:rsid w:val="00240C81"/>
    <w:rsid w:val="00240DCD"/>
    <w:rsid w:val="0024452D"/>
    <w:rsid w:val="0024786B"/>
    <w:rsid w:val="00251D80"/>
    <w:rsid w:val="00253F5B"/>
    <w:rsid w:val="00254FB5"/>
    <w:rsid w:val="00256E45"/>
    <w:rsid w:val="00261E15"/>
    <w:rsid w:val="002640E5"/>
    <w:rsid w:val="0026436F"/>
    <w:rsid w:val="00264835"/>
    <w:rsid w:val="0026606E"/>
    <w:rsid w:val="00267B75"/>
    <w:rsid w:val="002741A9"/>
    <w:rsid w:val="00276403"/>
    <w:rsid w:val="00276EBF"/>
    <w:rsid w:val="0028180C"/>
    <w:rsid w:val="00283472"/>
    <w:rsid w:val="002944FD"/>
    <w:rsid w:val="00295BA8"/>
    <w:rsid w:val="00297680"/>
    <w:rsid w:val="002B047E"/>
    <w:rsid w:val="002B32CA"/>
    <w:rsid w:val="002B6CE8"/>
    <w:rsid w:val="002C1C50"/>
    <w:rsid w:val="002C4E59"/>
    <w:rsid w:val="002C505C"/>
    <w:rsid w:val="002C6547"/>
    <w:rsid w:val="002D0B09"/>
    <w:rsid w:val="002D63B7"/>
    <w:rsid w:val="002E0627"/>
    <w:rsid w:val="002E289C"/>
    <w:rsid w:val="002E3A51"/>
    <w:rsid w:val="002E56DA"/>
    <w:rsid w:val="002E6A7D"/>
    <w:rsid w:val="002E7A9E"/>
    <w:rsid w:val="002F17D1"/>
    <w:rsid w:val="002F1CD3"/>
    <w:rsid w:val="002F1FCC"/>
    <w:rsid w:val="002F3C41"/>
    <w:rsid w:val="002F6C5C"/>
    <w:rsid w:val="002F71C5"/>
    <w:rsid w:val="0030045C"/>
    <w:rsid w:val="00304DC0"/>
    <w:rsid w:val="00315839"/>
    <w:rsid w:val="003177DA"/>
    <w:rsid w:val="003205AD"/>
    <w:rsid w:val="00321FF1"/>
    <w:rsid w:val="0032227C"/>
    <w:rsid w:val="003271A1"/>
    <w:rsid w:val="0033027D"/>
    <w:rsid w:val="00334A98"/>
    <w:rsid w:val="00334BCF"/>
    <w:rsid w:val="00335107"/>
    <w:rsid w:val="00335FB2"/>
    <w:rsid w:val="00340525"/>
    <w:rsid w:val="0034054E"/>
    <w:rsid w:val="00344158"/>
    <w:rsid w:val="00344F51"/>
    <w:rsid w:val="00346DAB"/>
    <w:rsid w:val="00347B74"/>
    <w:rsid w:val="0035021D"/>
    <w:rsid w:val="00355CB6"/>
    <w:rsid w:val="0036491D"/>
    <w:rsid w:val="00364B84"/>
    <w:rsid w:val="00366257"/>
    <w:rsid w:val="00366B3E"/>
    <w:rsid w:val="00366DD1"/>
    <w:rsid w:val="00371088"/>
    <w:rsid w:val="00373CE2"/>
    <w:rsid w:val="0038033C"/>
    <w:rsid w:val="0038163F"/>
    <w:rsid w:val="0038516D"/>
    <w:rsid w:val="00385F50"/>
    <w:rsid w:val="003869D7"/>
    <w:rsid w:val="00395016"/>
    <w:rsid w:val="00396293"/>
    <w:rsid w:val="003962CF"/>
    <w:rsid w:val="003A08AA"/>
    <w:rsid w:val="003A1EB0"/>
    <w:rsid w:val="003A2252"/>
    <w:rsid w:val="003A42B9"/>
    <w:rsid w:val="003A4DC5"/>
    <w:rsid w:val="003A5773"/>
    <w:rsid w:val="003A5FFA"/>
    <w:rsid w:val="003B1ACD"/>
    <w:rsid w:val="003B5572"/>
    <w:rsid w:val="003B611F"/>
    <w:rsid w:val="003C08DF"/>
    <w:rsid w:val="003C0F14"/>
    <w:rsid w:val="003C1C79"/>
    <w:rsid w:val="003C2DA6"/>
    <w:rsid w:val="003C4F60"/>
    <w:rsid w:val="003C6DA6"/>
    <w:rsid w:val="003D030F"/>
    <w:rsid w:val="003D166D"/>
    <w:rsid w:val="003D2781"/>
    <w:rsid w:val="003D62A9"/>
    <w:rsid w:val="003D7E29"/>
    <w:rsid w:val="003E72FC"/>
    <w:rsid w:val="003E77FC"/>
    <w:rsid w:val="003F00C1"/>
    <w:rsid w:val="003F04C7"/>
    <w:rsid w:val="003F268E"/>
    <w:rsid w:val="003F7142"/>
    <w:rsid w:val="003F7B3D"/>
    <w:rsid w:val="00402857"/>
    <w:rsid w:val="00402F15"/>
    <w:rsid w:val="00411698"/>
    <w:rsid w:val="00412B74"/>
    <w:rsid w:val="00414164"/>
    <w:rsid w:val="0041789B"/>
    <w:rsid w:val="004221EA"/>
    <w:rsid w:val="004260A5"/>
    <w:rsid w:val="00431333"/>
    <w:rsid w:val="00431E76"/>
    <w:rsid w:val="004321F7"/>
    <w:rsid w:val="00432283"/>
    <w:rsid w:val="00432AE1"/>
    <w:rsid w:val="00432E01"/>
    <w:rsid w:val="004371D4"/>
    <w:rsid w:val="0043745F"/>
    <w:rsid w:val="00437F58"/>
    <w:rsid w:val="0044029F"/>
    <w:rsid w:val="00440BC9"/>
    <w:rsid w:val="004450FB"/>
    <w:rsid w:val="00446611"/>
    <w:rsid w:val="00446835"/>
    <w:rsid w:val="00454609"/>
    <w:rsid w:val="00455DE4"/>
    <w:rsid w:val="004605A6"/>
    <w:rsid w:val="004666B7"/>
    <w:rsid w:val="00474359"/>
    <w:rsid w:val="00474FEB"/>
    <w:rsid w:val="00477B87"/>
    <w:rsid w:val="00480F0B"/>
    <w:rsid w:val="004815AF"/>
    <w:rsid w:val="004816F3"/>
    <w:rsid w:val="0048267C"/>
    <w:rsid w:val="00484DAC"/>
    <w:rsid w:val="004876B9"/>
    <w:rsid w:val="00493A79"/>
    <w:rsid w:val="00495840"/>
    <w:rsid w:val="00497EF7"/>
    <w:rsid w:val="004A075F"/>
    <w:rsid w:val="004A3FEF"/>
    <w:rsid w:val="004A40BE"/>
    <w:rsid w:val="004A6A60"/>
    <w:rsid w:val="004A7558"/>
    <w:rsid w:val="004B354E"/>
    <w:rsid w:val="004C2291"/>
    <w:rsid w:val="004C634D"/>
    <w:rsid w:val="004D0292"/>
    <w:rsid w:val="004D051C"/>
    <w:rsid w:val="004D1049"/>
    <w:rsid w:val="004D24B9"/>
    <w:rsid w:val="004D258B"/>
    <w:rsid w:val="004D3F9F"/>
    <w:rsid w:val="004D4C5D"/>
    <w:rsid w:val="004D5B51"/>
    <w:rsid w:val="004D78EB"/>
    <w:rsid w:val="004E2CE2"/>
    <w:rsid w:val="004E313F"/>
    <w:rsid w:val="004E5172"/>
    <w:rsid w:val="004E6F8A"/>
    <w:rsid w:val="004F0AA7"/>
    <w:rsid w:val="004F2B3F"/>
    <w:rsid w:val="004F600C"/>
    <w:rsid w:val="004F68E7"/>
    <w:rsid w:val="00501E94"/>
    <w:rsid w:val="00502CD2"/>
    <w:rsid w:val="00504E33"/>
    <w:rsid w:val="005062E8"/>
    <w:rsid w:val="0051146B"/>
    <w:rsid w:val="0051191D"/>
    <w:rsid w:val="005135D7"/>
    <w:rsid w:val="00513DAD"/>
    <w:rsid w:val="00516CCC"/>
    <w:rsid w:val="00521718"/>
    <w:rsid w:val="005310FE"/>
    <w:rsid w:val="00534FA3"/>
    <w:rsid w:val="005354CB"/>
    <w:rsid w:val="00541F59"/>
    <w:rsid w:val="00541FC7"/>
    <w:rsid w:val="0054287C"/>
    <w:rsid w:val="005501E1"/>
    <w:rsid w:val="0055216E"/>
    <w:rsid w:val="00552C2C"/>
    <w:rsid w:val="00553F02"/>
    <w:rsid w:val="005555B7"/>
    <w:rsid w:val="005562A8"/>
    <w:rsid w:val="005573BB"/>
    <w:rsid w:val="00557499"/>
    <w:rsid w:val="00557B2E"/>
    <w:rsid w:val="00557CF4"/>
    <w:rsid w:val="00561267"/>
    <w:rsid w:val="00561C0B"/>
    <w:rsid w:val="00563B24"/>
    <w:rsid w:val="00564080"/>
    <w:rsid w:val="00570ADD"/>
    <w:rsid w:val="00571E3F"/>
    <w:rsid w:val="00574059"/>
    <w:rsid w:val="00576369"/>
    <w:rsid w:val="005820A0"/>
    <w:rsid w:val="00582F43"/>
    <w:rsid w:val="00585DA0"/>
    <w:rsid w:val="00586951"/>
    <w:rsid w:val="00587338"/>
    <w:rsid w:val="00590087"/>
    <w:rsid w:val="005902A8"/>
    <w:rsid w:val="00591EC3"/>
    <w:rsid w:val="0059255B"/>
    <w:rsid w:val="005A0033"/>
    <w:rsid w:val="005A032D"/>
    <w:rsid w:val="005A0567"/>
    <w:rsid w:val="005A3D4D"/>
    <w:rsid w:val="005A7577"/>
    <w:rsid w:val="005C29F7"/>
    <w:rsid w:val="005C3A60"/>
    <w:rsid w:val="005C4F58"/>
    <w:rsid w:val="005C5E8D"/>
    <w:rsid w:val="005C78F2"/>
    <w:rsid w:val="005D057C"/>
    <w:rsid w:val="005D0CD3"/>
    <w:rsid w:val="005D1A63"/>
    <w:rsid w:val="005D2A02"/>
    <w:rsid w:val="005D3FEC"/>
    <w:rsid w:val="005D44BE"/>
    <w:rsid w:val="005E088B"/>
    <w:rsid w:val="0060198A"/>
    <w:rsid w:val="0061097D"/>
    <w:rsid w:val="00611459"/>
    <w:rsid w:val="00611EC4"/>
    <w:rsid w:val="00612542"/>
    <w:rsid w:val="006146D2"/>
    <w:rsid w:val="00620B3F"/>
    <w:rsid w:val="00621582"/>
    <w:rsid w:val="00621C44"/>
    <w:rsid w:val="006239E7"/>
    <w:rsid w:val="006254C4"/>
    <w:rsid w:val="006323BE"/>
    <w:rsid w:val="0063405A"/>
    <w:rsid w:val="00634274"/>
    <w:rsid w:val="00636C95"/>
    <w:rsid w:val="006418C6"/>
    <w:rsid w:val="00641ED8"/>
    <w:rsid w:val="00644008"/>
    <w:rsid w:val="00654893"/>
    <w:rsid w:val="0065728B"/>
    <w:rsid w:val="00662741"/>
    <w:rsid w:val="006633A4"/>
    <w:rsid w:val="00663E8A"/>
    <w:rsid w:val="00667DD2"/>
    <w:rsid w:val="006704CA"/>
    <w:rsid w:val="0067069F"/>
    <w:rsid w:val="00671BBB"/>
    <w:rsid w:val="00671E6D"/>
    <w:rsid w:val="0067358F"/>
    <w:rsid w:val="0067453B"/>
    <w:rsid w:val="00675C17"/>
    <w:rsid w:val="00682237"/>
    <w:rsid w:val="00683A6E"/>
    <w:rsid w:val="006841D4"/>
    <w:rsid w:val="00697461"/>
    <w:rsid w:val="006A0EF8"/>
    <w:rsid w:val="006A1313"/>
    <w:rsid w:val="006A303F"/>
    <w:rsid w:val="006A45BA"/>
    <w:rsid w:val="006A4B2E"/>
    <w:rsid w:val="006A588D"/>
    <w:rsid w:val="006A67F3"/>
    <w:rsid w:val="006B118A"/>
    <w:rsid w:val="006B1F05"/>
    <w:rsid w:val="006B2DB6"/>
    <w:rsid w:val="006B3ED5"/>
    <w:rsid w:val="006B4280"/>
    <w:rsid w:val="006B4B1C"/>
    <w:rsid w:val="006B4F5A"/>
    <w:rsid w:val="006C20F3"/>
    <w:rsid w:val="006C2E80"/>
    <w:rsid w:val="006C4991"/>
    <w:rsid w:val="006C6248"/>
    <w:rsid w:val="006C7F8D"/>
    <w:rsid w:val="006D032A"/>
    <w:rsid w:val="006D7F40"/>
    <w:rsid w:val="006E0F19"/>
    <w:rsid w:val="006E19B1"/>
    <w:rsid w:val="006E1FDA"/>
    <w:rsid w:val="006E5E87"/>
    <w:rsid w:val="006E601D"/>
    <w:rsid w:val="006F1A44"/>
    <w:rsid w:val="006F5F89"/>
    <w:rsid w:val="00701E6C"/>
    <w:rsid w:val="0070356A"/>
    <w:rsid w:val="00706A1A"/>
    <w:rsid w:val="00707673"/>
    <w:rsid w:val="0071062A"/>
    <w:rsid w:val="007141D0"/>
    <w:rsid w:val="007162BE"/>
    <w:rsid w:val="00721122"/>
    <w:rsid w:val="00722267"/>
    <w:rsid w:val="007264AB"/>
    <w:rsid w:val="00732DB1"/>
    <w:rsid w:val="00746F46"/>
    <w:rsid w:val="0075252A"/>
    <w:rsid w:val="00754457"/>
    <w:rsid w:val="00754B32"/>
    <w:rsid w:val="007551EB"/>
    <w:rsid w:val="007565C6"/>
    <w:rsid w:val="0075774E"/>
    <w:rsid w:val="00764B84"/>
    <w:rsid w:val="00765028"/>
    <w:rsid w:val="0076628C"/>
    <w:rsid w:val="00766905"/>
    <w:rsid w:val="0078006E"/>
    <w:rsid w:val="0078034D"/>
    <w:rsid w:val="00780C22"/>
    <w:rsid w:val="0078175F"/>
    <w:rsid w:val="00790BCC"/>
    <w:rsid w:val="0079102F"/>
    <w:rsid w:val="00795A41"/>
    <w:rsid w:val="00795CEE"/>
    <w:rsid w:val="00796F94"/>
    <w:rsid w:val="007974F5"/>
    <w:rsid w:val="007A0397"/>
    <w:rsid w:val="007A3965"/>
    <w:rsid w:val="007A5AA5"/>
    <w:rsid w:val="007A5AED"/>
    <w:rsid w:val="007A6136"/>
    <w:rsid w:val="007B0CD8"/>
    <w:rsid w:val="007B0F49"/>
    <w:rsid w:val="007B7344"/>
    <w:rsid w:val="007C0440"/>
    <w:rsid w:val="007C1D76"/>
    <w:rsid w:val="007C1F3E"/>
    <w:rsid w:val="007C7E14"/>
    <w:rsid w:val="007D03D2"/>
    <w:rsid w:val="007D1A0A"/>
    <w:rsid w:val="007D1AB2"/>
    <w:rsid w:val="007D36CF"/>
    <w:rsid w:val="007D56D9"/>
    <w:rsid w:val="007D675F"/>
    <w:rsid w:val="007D6F51"/>
    <w:rsid w:val="007E0078"/>
    <w:rsid w:val="007E5E57"/>
    <w:rsid w:val="007F522E"/>
    <w:rsid w:val="007F5A34"/>
    <w:rsid w:val="007F6503"/>
    <w:rsid w:val="007F7047"/>
    <w:rsid w:val="007F7421"/>
    <w:rsid w:val="00801F7F"/>
    <w:rsid w:val="008029D2"/>
    <w:rsid w:val="00803166"/>
    <w:rsid w:val="0080428C"/>
    <w:rsid w:val="00804954"/>
    <w:rsid w:val="00813C1F"/>
    <w:rsid w:val="008146A2"/>
    <w:rsid w:val="00817972"/>
    <w:rsid w:val="00824296"/>
    <w:rsid w:val="0082501F"/>
    <w:rsid w:val="008252F1"/>
    <w:rsid w:val="00833F84"/>
    <w:rsid w:val="00834A60"/>
    <w:rsid w:val="00835B18"/>
    <w:rsid w:val="00837BCD"/>
    <w:rsid w:val="00840861"/>
    <w:rsid w:val="008444B5"/>
    <w:rsid w:val="00850175"/>
    <w:rsid w:val="008509F9"/>
    <w:rsid w:val="0085530D"/>
    <w:rsid w:val="00855647"/>
    <w:rsid w:val="00862DD8"/>
    <w:rsid w:val="008636BF"/>
    <w:rsid w:val="00863E89"/>
    <w:rsid w:val="00865C0B"/>
    <w:rsid w:val="00866414"/>
    <w:rsid w:val="00867D59"/>
    <w:rsid w:val="00872B3B"/>
    <w:rsid w:val="00874B9A"/>
    <w:rsid w:val="00874C28"/>
    <w:rsid w:val="00881AAF"/>
    <w:rsid w:val="0088222A"/>
    <w:rsid w:val="008823B7"/>
    <w:rsid w:val="008835FC"/>
    <w:rsid w:val="00883B25"/>
    <w:rsid w:val="00883D57"/>
    <w:rsid w:val="00884B42"/>
    <w:rsid w:val="00885711"/>
    <w:rsid w:val="00886C1C"/>
    <w:rsid w:val="00890056"/>
    <w:rsid w:val="008901F6"/>
    <w:rsid w:val="008960C5"/>
    <w:rsid w:val="00896298"/>
    <w:rsid w:val="00896C03"/>
    <w:rsid w:val="008A01CA"/>
    <w:rsid w:val="008A495D"/>
    <w:rsid w:val="008A76FD"/>
    <w:rsid w:val="008A7F2C"/>
    <w:rsid w:val="008B114B"/>
    <w:rsid w:val="008B1383"/>
    <w:rsid w:val="008B2679"/>
    <w:rsid w:val="008B2D09"/>
    <w:rsid w:val="008B519F"/>
    <w:rsid w:val="008C0E78"/>
    <w:rsid w:val="008C3E9B"/>
    <w:rsid w:val="008C537F"/>
    <w:rsid w:val="008D189E"/>
    <w:rsid w:val="008D658B"/>
    <w:rsid w:val="008F193F"/>
    <w:rsid w:val="008F4580"/>
    <w:rsid w:val="009000FF"/>
    <w:rsid w:val="009019EA"/>
    <w:rsid w:val="00901B11"/>
    <w:rsid w:val="0090274F"/>
    <w:rsid w:val="0091205B"/>
    <w:rsid w:val="009121E0"/>
    <w:rsid w:val="0091308C"/>
    <w:rsid w:val="0091579B"/>
    <w:rsid w:val="009163FF"/>
    <w:rsid w:val="00916838"/>
    <w:rsid w:val="0092045A"/>
    <w:rsid w:val="00921842"/>
    <w:rsid w:val="00922FCB"/>
    <w:rsid w:val="00925CD8"/>
    <w:rsid w:val="00935637"/>
    <w:rsid w:val="00935CB0"/>
    <w:rsid w:val="00937B27"/>
    <w:rsid w:val="00937C6F"/>
    <w:rsid w:val="009411FE"/>
    <w:rsid w:val="009428A9"/>
    <w:rsid w:val="009437A2"/>
    <w:rsid w:val="00944B28"/>
    <w:rsid w:val="00947CFE"/>
    <w:rsid w:val="00947E76"/>
    <w:rsid w:val="0095248C"/>
    <w:rsid w:val="00967838"/>
    <w:rsid w:val="0097728A"/>
    <w:rsid w:val="009777C7"/>
    <w:rsid w:val="00981103"/>
    <w:rsid w:val="009822EC"/>
    <w:rsid w:val="00982CD6"/>
    <w:rsid w:val="00983EB8"/>
    <w:rsid w:val="009840FE"/>
    <w:rsid w:val="00985B73"/>
    <w:rsid w:val="009870A7"/>
    <w:rsid w:val="00992266"/>
    <w:rsid w:val="0099489D"/>
    <w:rsid w:val="00994943"/>
    <w:rsid w:val="00994A54"/>
    <w:rsid w:val="0099746D"/>
    <w:rsid w:val="00997BB4"/>
    <w:rsid w:val="009A0B51"/>
    <w:rsid w:val="009A1AA1"/>
    <w:rsid w:val="009A3BC4"/>
    <w:rsid w:val="009A527F"/>
    <w:rsid w:val="009A6092"/>
    <w:rsid w:val="009A6316"/>
    <w:rsid w:val="009A7B6C"/>
    <w:rsid w:val="009A7EDA"/>
    <w:rsid w:val="009B0290"/>
    <w:rsid w:val="009B067B"/>
    <w:rsid w:val="009B1936"/>
    <w:rsid w:val="009B2B39"/>
    <w:rsid w:val="009B3798"/>
    <w:rsid w:val="009B41BF"/>
    <w:rsid w:val="009B493F"/>
    <w:rsid w:val="009C2977"/>
    <w:rsid w:val="009C2DCC"/>
    <w:rsid w:val="009D38E5"/>
    <w:rsid w:val="009E25E8"/>
    <w:rsid w:val="009E6C21"/>
    <w:rsid w:val="009F7959"/>
    <w:rsid w:val="00A00D68"/>
    <w:rsid w:val="00A01CFF"/>
    <w:rsid w:val="00A0247F"/>
    <w:rsid w:val="00A10307"/>
    <w:rsid w:val="00A10539"/>
    <w:rsid w:val="00A12E0E"/>
    <w:rsid w:val="00A15763"/>
    <w:rsid w:val="00A226C6"/>
    <w:rsid w:val="00A27912"/>
    <w:rsid w:val="00A30906"/>
    <w:rsid w:val="00A338A3"/>
    <w:rsid w:val="00A339CF"/>
    <w:rsid w:val="00A35110"/>
    <w:rsid w:val="00A36378"/>
    <w:rsid w:val="00A3661A"/>
    <w:rsid w:val="00A40015"/>
    <w:rsid w:val="00A41183"/>
    <w:rsid w:val="00A42BD0"/>
    <w:rsid w:val="00A45130"/>
    <w:rsid w:val="00A47445"/>
    <w:rsid w:val="00A5433D"/>
    <w:rsid w:val="00A65A7B"/>
    <w:rsid w:val="00A6656B"/>
    <w:rsid w:val="00A66FF1"/>
    <w:rsid w:val="00A70E1E"/>
    <w:rsid w:val="00A7198F"/>
    <w:rsid w:val="00A7242C"/>
    <w:rsid w:val="00A73257"/>
    <w:rsid w:val="00A76E65"/>
    <w:rsid w:val="00A80EF4"/>
    <w:rsid w:val="00A9081F"/>
    <w:rsid w:val="00A9188C"/>
    <w:rsid w:val="00A97002"/>
    <w:rsid w:val="00A97A52"/>
    <w:rsid w:val="00A97D15"/>
    <w:rsid w:val="00AA0D6A"/>
    <w:rsid w:val="00AA2782"/>
    <w:rsid w:val="00AA5786"/>
    <w:rsid w:val="00AA6110"/>
    <w:rsid w:val="00AB293C"/>
    <w:rsid w:val="00AB58BF"/>
    <w:rsid w:val="00AC125A"/>
    <w:rsid w:val="00AC6111"/>
    <w:rsid w:val="00AC68C5"/>
    <w:rsid w:val="00AC6AE6"/>
    <w:rsid w:val="00AD02BB"/>
    <w:rsid w:val="00AD057E"/>
    <w:rsid w:val="00AD0751"/>
    <w:rsid w:val="00AD77C4"/>
    <w:rsid w:val="00AE25BF"/>
    <w:rsid w:val="00AE7830"/>
    <w:rsid w:val="00AF0ACB"/>
    <w:rsid w:val="00AF0C13"/>
    <w:rsid w:val="00AF1D01"/>
    <w:rsid w:val="00AF2687"/>
    <w:rsid w:val="00AF2C87"/>
    <w:rsid w:val="00AF3C70"/>
    <w:rsid w:val="00AF503F"/>
    <w:rsid w:val="00B02290"/>
    <w:rsid w:val="00B03AF5"/>
    <w:rsid w:val="00B03C01"/>
    <w:rsid w:val="00B078D6"/>
    <w:rsid w:val="00B1248D"/>
    <w:rsid w:val="00B14709"/>
    <w:rsid w:val="00B2133C"/>
    <w:rsid w:val="00B2743D"/>
    <w:rsid w:val="00B3015C"/>
    <w:rsid w:val="00B30D1D"/>
    <w:rsid w:val="00B344D8"/>
    <w:rsid w:val="00B3544B"/>
    <w:rsid w:val="00B415F1"/>
    <w:rsid w:val="00B4185E"/>
    <w:rsid w:val="00B467AB"/>
    <w:rsid w:val="00B50B69"/>
    <w:rsid w:val="00B50CCB"/>
    <w:rsid w:val="00B522C1"/>
    <w:rsid w:val="00B567D1"/>
    <w:rsid w:val="00B64575"/>
    <w:rsid w:val="00B67264"/>
    <w:rsid w:val="00B725E4"/>
    <w:rsid w:val="00B73B4C"/>
    <w:rsid w:val="00B73F75"/>
    <w:rsid w:val="00B76263"/>
    <w:rsid w:val="00B80A61"/>
    <w:rsid w:val="00B80FCF"/>
    <w:rsid w:val="00B81ECD"/>
    <w:rsid w:val="00B82895"/>
    <w:rsid w:val="00B845EB"/>
    <w:rsid w:val="00B8483E"/>
    <w:rsid w:val="00B85C50"/>
    <w:rsid w:val="00B91B79"/>
    <w:rsid w:val="00B944B8"/>
    <w:rsid w:val="00B946CD"/>
    <w:rsid w:val="00B95B9F"/>
    <w:rsid w:val="00B96481"/>
    <w:rsid w:val="00BA1616"/>
    <w:rsid w:val="00BA3A53"/>
    <w:rsid w:val="00BA3A96"/>
    <w:rsid w:val="00BA3C54"/>
    <w:rsid w:val="00BA4095"/>
    <w:rsid w:val="00BA49C4"/>
    <w:rsid w:val="00BA5B43"/>
    <w:rsid w:val="00BB3472"/>
    <w:rsid w:val="00BB5EBF"/>
    <w:rsid w:val="00BC3913"/>
    <w:rsid w:val="00BC467E"/>
    <w:rsid w:val="00BC642A"/>
    <w:rsid w:val="00BC73BA"/>
    <w:rsid w:val="00BD09B0"/>
    <w:rsid w:val="00BD09F5"/>
    <w:rsid w:val="00BD5651"/>
    <w:rsid w:val="00BE2BA3"/>
    <w:rsid w:val="00BF0E01"/>
    <w:rsid w:val="00BF187D"/>
    <w:rsid w:val="00BF3AAE"/>
    <w:rsid w:val="00BF5009"/>
    <w:rsid w:val="00BF5F20"/>
    <w:rsid w:val="00BF7C9D"/>
    <w:rsid w:val="00C01E8C"/>
    <w:rsid w:val="00C02DF6"/>
    <w:rsid w:val="00C0365F"/>
    <w:rsid w:val="00C03E01"/>
    <w:rsid w:val="00C078D3"/>
    <w:rsid w:val="00C100DE"/>
    <w:rsid w:val="00C118D8"/>
    <w:rsid w:val="00C1261D"/>
    <w:rsid w:val="00C2104F"/>
    <w:rsid w:val="00C211EE"/>
    <w:rsid w:val="00C23582"/>
    <w:rsid w:val="00C2724D"/>
    <w:rsid w:val="00C27CA9"/>
    <w:rsid w:val="00C27FBF"/>
    <w:rsid w:val="00C30D6C"/>
    <w:rsid w:val="00C317E7"/>
    <w:rsid w:val="00C35415"/>
    <w:rsid w:val="00C35B68"/>
    <w:rsid w:val="00C35CC4"/>
    <w:rsid w:val="00C3799C"/>
    <w:rsid w:val="00C40902"/>
    <w:rsid w:val="00C409A5"/>
    <w:rsid w:val="00C4305E"/>
    <w:rsid w:val="00C43D1E"/>
    <w:rsid w:val="00C44336"/>
    <w:rsid w:val="00C4773F"/>
    <w:rsid w:val="00C50F7C"/>
    <w:rsid w:val="00C51704"/>
    <w:rsid w:val="00C51948"/>
    <w:rsid w:val="00C5591F"/>
    <w:rsid w:val="00C57C50"/>
    <w:rsid w:val="00C60309"/>
    <w:rsid w:val="00C64515"/>
    <w:rsid w:val="00C6704D"/>
    <w:rsid w:val="00C715CA"/>
    <w:rsid w:val="00C7495D"/>
    <w:rsid w:val="00C77CE9"/>
    <w:rsid w:val="00C83E70"/>
    <w:rsid w:val="00C947B4"/>
    <w:rsid w:val="00C94CA3"/>
    <w:rsid w:val="00C94D7D"/>
    <w:rsid w:val="00C97C17"/>
    <w:rsid w:val="00CA0968"/>
    <w:rsid w:val="00CA09EF"/>
    <w:rsid w:val="00CA0EC8"/>
    <w:rsid w:val="00CA168E"/>
    <w:rsid w:val="00CA3010"/>
    <w:rsid w:val="00CA4E4F"/>
    <w:rsid w:val="00CB00FD"/>
    <w:rsid w:val="00CB0647"/>
    <w:rsid w:val="00CB1304"/>
    <w:rsid w:val="00CB4236"/>
    <w:rsid w:val="00CB5265"/>
    <w:rsid w:val="00CC0866"/>
    <w:rsid w:val="00CC44C3"/>
    <w:rsid w:val="00CC72A4"/>
    <w:rsid w:val="00CD1F06"/>
    <w:rsid w:val="00CD3153"/>
    <w:rsid w:val="00CF0616"/>
    <w:rsid w:val="00CF6810"/>
    <w:rsid w:val="00CF7888"/>
    <w:rsid w:val="00D002C8"/>
    <w:rsid w:val="00D017C1"/>
    <w:rsid w:val="00D06117"/>
    <w:rsid w:val="00D071E0"/>
    <w:rsid w:val="00D21FAC"/>
    <w:rsid w:val="00D22913"/>
    <w:rsid w:val="00D22C4A"/>
    <w:rsid w:val="00D26CD0"/>
    <w:rsid w:val="00D30F8C"/>
    <w:rsid w:val="00D31CC8"/>
    <w:rsid w:val="00D32678"/>
    <w:rsid w:val="00D40639"/>
    <w:rsid w:val="00D521C1"/>
    <w:rsid w:val="00D55013"/>
    <w:rsid w:val="00D6150B"/>
    <w:rsid w:val="00D63A7D"/>
    <w:rsid w:val="00D6540D"/>
    <w:rsid w:val="00D6655B"/>
    <w:rsid w:val="00D67FEB"/>
    <w:rsid w:val="00D71F40"/>
    <w:rsid w:val="00D77416"/>
    <w:rsid w:val="00D77F7A"/>
    <w:rsid w:val="00D80FC6"/>
    <w:rsid w:val="00D86EFA"/>
    <w:rsid w:val="00D94261"/>
    <w:rsid w:val="00D94917"/>
    <w:rsid w:val="00DA0EAE"/>
    <w:rsid w:val="00DA18B3"/>
    <w:rsid w:val="00DA74F3"/>
    <w:rsid w:val="00DB1ACD"/>
    <w:rsid w:val="00DB3268"/>
    <w:rsid w:val="00DB69F3"/>
    <w:rsid w:val="00DB794D"/>
    <w:rsid w:val="00DC05DF"/>
    <w:rsid w:val="00DC4907"/>
    <w:rsid w:val="00DD017C"/>
    <w:rsid w:val="00DD397A"/>
    <w:rsid w:val="00DD4ADA"/>
    <w:rsid w:val="00DD58B7"/>
    <w:rsid w:val="00DD6699"/>
    <w:rsid w:val="00DE3168"/>
    <w:rsid w:val="00DE4631"/>
    <w:rsid w:val="00DF4A23"/>
    <w:rsid w:val="00E007C5"/>
    <w:rsid w:val="00E00DBF"/>
    <w:rsid w:val="00E0213F"/>
    <w:rsid w:val="00E033E0"/>
    <w:rsid w:val="00E047AE"/>
    <w:rsid w:val="00E1026B"/>
    <w:rsid w:val="00E13CB2"/>
    <w:rsid w:val="00E20C37"/>
    <w:rsid w:val="00E313B0"/>
    <w:rsid w:val="00E319DB"/>
    <w:rsid w:val="00E329FB"/>
    <w:rsid w:val="00E32D5D"/>
    <w:rsid w:val="00E40914"/>
    <w:rsid w:val="00E418DE"/>
    <w:rsid w:val="00E43CF1"/>
    <w:rsid w:val="00E46A6E"/>
    <w:rsid w:val="00E52C57"/>
    <w:rsid w:val="00E53459"/>
    <w:rsid w:val="00E57E7D"/>
    <w:rsid w:val="00E64F3C"/>
    <w:rsid w:val="00E65976"/>
    <w:rsid w:val="00E663DB"/>
    <w:rsid w:val="00E677FE"/>
    <w:rsid w:val="00E713CF"/>
    <w:rsid w:val="00E72867"/>
    <w:rsid w:val="00E7585D"/>
    <w:rsid w:val="00E76B27"/>
    <w:rsid w:val="00E76C2D"/>
    <w:rsid w:val="00E8212A"/>
    <w:rsid w:val="00E849C6"/>
    <w:rsid w:val="00E84CD8"/>
    <w:rsid w:val="00E85738"/>
    <w:rsid w:val="00E90B85"/>
    <w:rsid w:val="00E91253"/>
    <w:rsid w:val="00E91679"/>
    <w:rsid w:val="00E9172D"/>
    <w:rsid w:val="00E92452"/>
    <w:rsid w:val="00E94CC1"/>
    <w:rsid w:val="00E95C53"/>
    <w:rsid w:val="00E96431"/>
    <w:rsid w:val="00EA2641"/>
    <w:rsid w:val="00EA3E18"/>
    <w:rsid w:val="00EA4635"/>
    <w:rsid w:val="00EA5E55"/>
    <w:rsid w:val="00EB6124"/>
    <w:rsid w:val="00EC0D33"/>
    <w:rsid w:val="00EC1D51"/>
    <w:rsid w:val="00EC3039"/>
    <w:rsid w:val="00EC46C9"/>
    <w:rsid w:val="00EC5235"/>
    <w:rsid w:val="00EC7FFB"/>
    <w:rsid w:val="00ED6B03"/>
    <w:rsid w:val="00ED6E71"/>
    <w:rsid w:val="00ED7A5B"/>
    <w:rsid w:val="00EE2179"/>
    <w:rsid w:val="00EE30CD"/>
    <w:rsid w:val="00EE3394"/>
    <w:rsid w:val="00EE56B3"/>
    <w:rsid w:val="00EE6286"/>
    <w:rsid w:val="00EE789F"/>
    <w:rsid w:val="00F01FA6"/>
    <w:rsid w:val="00F07C92"/>
    <w:rsid w:val="00F07FA0"/>
    <w:rsid w:val="00F1036D"/>
    <w:rsid w:val="00F138AB"/>
    <w:rsid w:val="00F14B43"/>
    <w:rsid w:val="00F203C7"/>
    <w:rsid w:val="00F215E2"/>
    <w:rsid w:val="00F21E3F"/>
    <w:rsid w:val="00F25E3D"/>
    <w:rsid w:val="00F265E1"/>
    <w:rsid w:val="00F34960"/>
    <w:rsid w:val="00F35230"/>
    <w:rsid w:val="00F41A27"/>
    <w:rsid w:val="00F4338D"/>
    <w:rsid w:val="00F436EF"/>
    <w:rsid w:val="00F440D3"/>
    <w:rsid w:val="00F446AC"/>
    <w:rsid w:val="00F455F9"/>
    <w:rsid w:val="00F46EAF"/>
    <w:rsid w:val="00F47D22"/>
    <w:rsid w:val="00F57640"/>
    <w:rsid w:val="00F5774F"/>
    <w:rsid w:val="00F57836"/>
    <w:rsid w:val="00F62688"/>
    <w:rsid w:val="00F64501"/>
    <w:rsid w:val="00F64844"/>
    <w:rsid w:val="00F7445E"/>
    <w:rsid w:val="00F748A1"/>
    <w:rsid w:val="00F759ED"/>
    <w:rsid w:val="00F76BE5"/>
    <w:rsid w:val="00F77A2A"/>
    <w:rsid w:val="00F82665"/>
    <w:rsid w:val="00F83D11"/>
    <w:rsid w:val="00F845BA"/>
    <w:rsid w:val="00F85FDA"/>
    <w:rsid w:val="00F86508"/>
    <w:rsid w:val="00F87DFB"/>
    <w:rsid w:val="00F921F1"/>
    <w:rsid w:val="00F94742"/>
    <w:rsid w:val="00FA02B7"/>
    <w:rsid w:val="00FA0BF5"/>
    <w:rsid w:val="00FA3611"/>
    <w:rsid w:val="00FA3B87"/>
    <w:rsid w:val="00FA4167"/>
    <w:rsid w:val="00FA667F"/>
    <w:rsid w:val="00FB127E"/>
    <w:rsid w:val="00FB3E20"/>
    <w:rsid w:val="00FB42FB"/>
    <w:rsid w:val="00FB48E6"/>
    <w:rsid w:val="00FC0804"/>
    <w:rsid w:val="00FC3B6D"/>
    <w:rsid w:val="00FC72D7"/>
    <w:rsid w:val="00FC7D0C"/>
    <w:rsid w:val="00FD392F"/>
    <w:rsid w:val="00FD3A4E"/>
    <w:rsid w:val="00FD3B62"/>
    <w:rsid w:val="00FD6800"/>
    <w:rsid w:val="00FE5229"/>
    <w:rsid w:val="00FF242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link w:val="TFChar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link w:val="B2Char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character" w:styleId="a6">
    <w:name w:val="Hyperlink"/>
    <w:unhideWhenUsed/>
    <w:rsid w:val="00366DD1"/>
    <w:rPr>
      <w:color w:val="0000FF"/>
      <w:u w:val="single"/>
    </w:rPr>
  </w:style>
  <w:style w:type="character" w:customStyle="1" w:styleId="B1Char">
    <w:name w:val="B1 Char"/>
    <w:link w:val="B1"/>
    <w:qFormat/>
    <w:rsid w:val="00474FEB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7F6503"/>
    <w:rPr>
      <w:color w:val="000000"/>
      <w:lang w:eastAsia="ja-JP"/>
    </w:rPr>
  </w:style>
  <w:style w:type="character" w:customStyle="1" w:styleId="TFChar">
    <w:name w:val="TF Char"/>
    <w:link w:val="TF"/>
    <w:qFormat/>
    <w:rsid w:val="002C505C"/>
    <w:rPr>
      <w:rFonts w:ascii="Arial" w:hAnsi="Arial"/>
      <w:b/>
      <w:color w:val="000000"/>
      <w:lang w:eastAsia="ja-JP"/>
    </w:rPr>
  </w:style>
  <w:style w:type="paragraph" w:styleId="a7">
    <w:name w:val="List Paragraph"/>
    <w:basedOn w:val="a"/>
    <w:uiPriority w:val="34"/>
    <w:qFormat/>
    <w:rsid w:val="00A7198F"/>
    <w:pPr>
      <w:ind w:left="720"/>
      <w:contextualSpacing/>
    </w:pPr>
    <w:rPr>
      <w:rFonts w:eastAsia="Times New Roman"/>
    </w:rPr>
  </w:style>
  <w:style w:type="paragraph" w:styleId="a8">
    <w:name w:val="Balloon Text"/>
    <w:basedOn w:val="a"/>
    <w:link w:val="Char0"/>
    <w:rsid w:val="007565C6"/>
    <w:pPr>
      <w:spacing w:after="0"/>
    </w:pPr>
    <w:rPr>
      <w:rFonts w:ascii="宋体" w:eastAsia="宋体"/>
      <w:sz w:val="18"/>
      <w:szCs w:val="18"/>
    </w:rPr>
  </w:style>
  <w:style w:type="character" w:customStyle="1" w:styleId="Char0">
    <w:name w:val="批注框文本 Char"/>
    <w:basedOn w:val="a0"/>
    <w:link w:val="a8"/>
    <w:rsid w:val="007565C6"/>
    <w:rPr>
      <w:rFonts w:ascii="宋体" w:eastAsia="宋体"/>
      <w:color w:val="000000"/>
      <w:sz w:val="18"/>
      <w:szCs w:val="18"/>
      <w:lang w:eastAsia="ja-JP"/>
    </w:rPr>
  </w:style>
  <w:style w:type="paragraph" w:styleId="a9">
    <w:name w:val="Revision"/>
    <w:hidden/>
    <w:uiPriority w:val="99"/>
    <w:semiHidden/>
    <w:rsid w:val="002F71C5"/>
    <w:rPr>
      <w:color w:val="00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A6316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9A6316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2D02BF-0AE3-49A9-9DD7-EC0CB1FFF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12234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zhaoxiaoxue</cp:lastModifiedBy>
  <cp:revision>5</cp:revision>
  <cp:lastPrinted>2000-02-29T11:31:00Z</cp:lastPrinted>
  <dcterms:created xsi:type="dcterms:W3CDTF">2022-11-17T10:47:00Z</dcterms:created>
  <dcterms:modified xsi:type="dcterms:W3CDTF">2022-11-17T10:52:00Z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